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3E7C7" w:rsidP="7FB3ECD2" w:rsidRDefault="0063E7C7" w14:paraId="6311D446" w14:textId="7E1568FF">
      <w:pPr>
        <w:spacing w:after="200" w:line="240" w:lineRule="auto"/>
        <w:jc w:val="right"/>
        <w:rPr>
          <w:rFonts w:ascii="Corbel" w:hAnsi="Corbel" w:eastAsia="Corbel" w:cs="Corbe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</w:pPr>
      <w:r w:rsidRPr="7FB3ECD2" w:rsidR="0063E7C7">
        <w:rPr>
          <w:rFonts w:ascii="Corbel" w:hAnsi="Corbel" w:eastAsia="Corbel" w:cs="Corbel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Załącznik nr 1.5 do Zarządzenia Rektora UR nr 7/2023</w:t>
      </w:r>
    </w:p>
    <w:p w:rsidR="0063E7C7" w:rsidP="7FB3ECD2" w:rsidRDefault="0063E7C7" w14:paraId="3E4BC597" w14:textId="1B6E2158">
      <w:pPr>
        <w:spacing w:after="0" w:line="240" w:lineRule="auto"/>
        <w:jc w:val="center"/>
        <w:rPr>
          <w:rFonts w:ascii="Corbel" w:hAnsi="Corbel" w:eastAsia="Corbel" w:cs="Corbe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</w:pPr>
      <w:r w:rsidRPr="7FB3ECD2" w:rsidR="0063E7C7">
        <w:rPr>
          <w:rFonts w:ascii="Corbel" w:hAnsi="Corbel" w:eastAsia="Corbel" w:cs="Corbel"/>
          <w:b w:val="1"/>
          <w:bCs w:val="1"/>
          <w:i w:val="0"/>
          <w:iCs w:val="0"/>
          <w:smallCaps w:val="1"/>
          <w:noProof w:val="0"/>
          <w:color w:val="000000" w:themeColor="text1" w:themeTint="FF" w:themeShade="FF"/>
          <w:sz w:val="24"/>
          <w:szCs w:val="24"/>
          <w:lang w:val="pl-PL"/>
        </w:rPr>
        <w:t>SYLABUS</w:t>
      </w:r>
    </w:p>
    <w:p w:rsidR="0063E7C7" w:rsidP="7FB3ECD2" w:rsidRDefault="0063E7C7" w14:paraId="6EACC29A" w14:textId="08DE2550">
      <w:pPr>
        <w:spacing w:after="0" w:line="240" w:lineRule="exact"/>
        <w:jc w:val="center"/>
        <w:rPr>
          <w:rFonts w:ascii="Corbel" w:hAnsi="Corbel" w:eastAsia="Corbel" w:cs="Corbe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</w:pPr>
      <w:r w:rsidRPr="7FB3ECD2" w:rsidR="0063E7C7">
        <w:rPr>
          <w:rFonts w:ascii="Corbel" w:hAnsi="Corbel" w:eastAsia="Corbel" w:cs="Corbel"/>
          <w:b w:val="1"/>
          <w:bCs w:val="1"/>
          <w:i w:val="0"/>
          <w:iCs w:val="0"/>
          <w:smallCaps w:val="1"/>
          <w:noProof w:val="0"/>
          <w:color w:val="000000" w:themeColor="text1" w:themeTint="FF" w:themeShade="FF"/>
          <w:sz w:val="24"/>
          <w:szCs w:val="24"/>
          <w:lang w:val="pl-PL"/>
        </w:rPr>
        <w:t>dotyczy cyklu kształcenia 2023/2024 - 2025/2026</w:t>
      </w:r>
    </w:p>
    <w:p w:rsidR="0063E7C7" w:rsidP="7FB3ECD2" w:rsidRDefault="0063E7C7" w14:paraId="7E9912DC" w14:textId="4E236275">
      <w:pPr>
        <w:spacing w:after="0" w:line="240" w:lineRule="exact"/>
        <w:ind w:left="5664" w:right="0" w:firstLine="0"/>
        <w:jc w:val="both"/>
        <w:rPr>
          <w:rFonts w:ascii="Corbel" w:hAnsi="Corbel" w:eastAsia="Corbel" w:cs="Corbe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</w:pPr>
      <w:r w:rsidRPr="7FB3ECD2" w:rsidR="0063E7C7">
        <w:rPr>
          <w:rFonts w:ascii="Corbel" w:hAnsi="Corbel" w:eastAsia="Corbel" w:cs="Corbe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(skrajne daty)</w:t>
      </w:r>
      <w:r>
        <w:tab/>
      </w:r>
      <w:r>
        <w:tab/>
      </w:r>
      <w:r>
        <w:tab/>
      </w:r>
      <w:r>
        <w:tab/>
      </w:r>
    </w:p>
    <w:p w:rsidR="7FB3ECD2" w:rsidP="7FB3ECD2" w:rsidRDefault="7FB3ECD2" w14:paraId="070EF04E" w14:textId="3B8F0505">
      <w:pPr>
        <w:spacing w:after="0" w:line="240" w:lineRule="exact"/>
        <w:jc w:val="both"/>
        <w:rPr>
          <w:rFonts w:ascii="Corbel" w:hAnsi="Corbel" w:eastAsia="Corbel" w:cs="Corbe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</w:pPr>
    </w:p>
    <w:p w:rsidR="0063E7C7" w:rsidP="7FB3ECD2" w:rsidRDefault="0063E7C7" w14:paraId="36CDE037" w14:textId="0D396822">
      <w:pPr>
        <w:spacing w:after="0" w:line="240" w:lineRule="exact"/>
        <w:ind w:left="2832" w:firstLine="708"/>
        <w:jc w:val="both"/>
        <w:rPr>
          <w:rFonts w:ascii="Corbel" w:hAnsi="Corbel" w:eastAsia="Corbel" w:cs="Corbe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</w:pPr>
      <w:r w:rsidRPr="7FB3ECD2" w:rsidR="0063E7C7">
        <w:rPr>
          <w:rFonts w:ascii="Corbel" w:hAnsi="Corbel" w:eastAsia="Corbel" w:cs="Corbe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Rok akademicki 2025/2026</w:t>
      </w:r>
    </w:p>
    <w:p w:rsidR="0063E7C7" w:rsidP="7FB3ECD2" w:rsidRDefault="0063E7C7" w14:paraId="1B6802F4" w14:textId="156A9D43">
      <w:pPr>
        <w:pStyle w:val="Normalny"/>
        <w:spacing w:after="0" w:line="240" w:lineRule="exact"/>
        <w:jc w:val="both"/>
        <w:rPr>
          <w:rFonts w:ascii="Corbel" w:hAnsi="Corbel"/>
          <w:sz w:val="24"/>
          <w:szCs w:val="24"/>
        </w:rPr>
      </w:pPr>
    </w:p>
    <w:p w:rsidRPr="00F4223D" w:rsidR="0085747A" w:rsidP="009C54AE" w:rsidRDefault="0085747A" w14:paraId="2C0AC619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F4223D" w:rsidR="0085747A" w:rsidP="009C54AE" w:rsidRDefault="0071620A" w14:paraId="345E735E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F4223D">
        <w:rPr>
          <w:rFonts w:ascii="Corbel" w:hAnsi="Corbel"/>
          <w:szCs w:val="24"/>
        </w:rPr>
        <w:t xml:space="preserve">1. </w:t>
      </w:r>
      <w:r w:rsidRPr="00F4223D" w:rsidR="0085747A">
        <w:rPr>
          <w:rFonts w:ascii="Corbel" w:hAnsi="Corbel"/>
          <w:szCs w:val="24"/>
        </w:rPr>
        <w:t xml:space="preserve">Podstawowe </w:t>
      </w:r>
      <w:r w:rsidRPr="00F4223D"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F4223D" w:rsidR="0085747A" w:rsidTr="7FB3ECD2" w14:paraId="1D24794A" w14:textId="77777777">
        <w:tc>
          <w:tcPr>
            <w:tcW w:w="2694" w:type="dxa"/>
            <w:tcMar/>
            <w:vAlign w:val="center"/>
          </w:tcPr>
          <w:p w:rsidRPr="00F4223D" w:rsidR="0085747A" w:rsidP="009C54AE" w:rsidRDefault="00C05F44" w14:paraId="267C9F2A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4223D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F4223D" w:rsidR="0085747A" w:rsidP="53EA3F55" w:rsidRDefault="00100001" w14:paraId="15F2C2B6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53EA3F55">
              <w:rPr>
                <w:rFonts w:ascii="Corbel" w:hAnsi="Corbel"/>
                <w:bCs/>
                <w:sz w:val="24"/>
                <w:szCs w:val="24"/>
              </w:rPr>
              <w:t>Zagadnienia funkcji kontrolno-nadzorczych w systemie administracji publicznej</w:t>
            </w:r>
          </w:p>
        </w:tc>
      </w:tr>
      <w:tr w:rsidRPr="00F4223D" w:rsidR="00A60D8A" w:rsidTr="7FB3ECD2" w14:paraId="43220CFB" w14:textId="77777777">
        <w:tc>
          <w:tcPr>
            <w:tcW w:w="2694" w:type="dxa"/>
            <w:tcMar/>
            <w:vAlign w:val="center"/>
          </w:tcPr>
          <w:p w:rsidRPr="00F4223D" w:rsidR="00A60D8A" w:rsidP="00A60D8A" w:rsidRDefault="00A60D8A" w14:paraId="1B4DD61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4223D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Mar/>
            <w:vAlign w:val="center"/>
          </w:tcPr>
          <w:p w:rsidRPr="00F4223D" w:rsidR="00A60D8A" w:rsidP="00A60D8A" w:rsidRDefault="006968C7" w14:paraId="1419F6E9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C60C5">
              <w:rPr>
                <w:rFonts w:ascii="Corbel" w:hAnsi="Corbel"/>
                <w:b w:val="0"/>
                <w:sz w:val="24"/>
                <w:szCs w:val="24"/>
              </w:rPr>
              <w:t>ASO 44</w:t>
            </w:r>
          </w:p>
        </w:tc>
      </w:tr>
      <w:tr w:rsidRPr="00F4223D" w:rsidR="00257CF4" w:rsidTr="7FB3ECD2" w14:paraId="5A6EDDD4" w14:textId="77777777">
        <w:tc>
          <w:tcPr>
            <w:tcW w:w="2694" w:type="dxa"/>
            <w:tcMar/>
            <w:vAlign w:val="center"/>
          </w:tcPr>
          <w:p w:rsidRPr="00F4223D" w:rsidR="00257CF4" w:rsidP="00257CF4" w:rsidRDefault="00257CF4" w14:paraId="0C58C5D7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F4223D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F4223D" w:rsidR="00257CF4" w:rsidP="53EA3F55" w:rsidRDefault="00257CF4" w14:paraId="44AA759D" w14:textId="3B2C131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53EA3F55"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  <w:r w:rsidRPr="53EA3F55" w:rsidR="006C4E62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</w:p>
        </w:tc>
      </w:tr>
      <w:tr w:rsidRPr="00F4223D" w:rsidR="00257CF4" w:rsidTr="7FB3ECD2" w14:paraId="3455BA07" w14:textId="77777777">
        <w:tc>
          <w:tcPr>
            <w:tcW w:w="2694" w:type="dxa"/>
            <w:tcMar/>
            <w:vAlign w:val="center"/>
          </w:tcPr>
          <w:p w:rsidRPr="00F4223D" w:rsidR="00257CF4" w:rsidP="00257CF4" w:rsidRDefault="00257CF4" w14:paraId="6A40E707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4223D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F4223D" w:rsidR="00257CF4" w:rsidP="7FB3ECD2" w:rsidRDefault="00A1078D" w14:paraId="56EBEFA7" w14:textId="1BFA02D1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7FB3ECD2" w:rsidR="00A1078D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>I</w:t>
            </w:r>
            <w:r w:rsidRPr="7FB3ECD2" w:rsidR="00A1078D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>nstytut Nauk Prawnych</w:t>
            </w:r>
            <w:r w:rsidRPr="7FB3ECD2" w:rsidR="00A1078D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 xml:space="preserve">, </w:t>
            </w:r>
            <w:r w:rsidRPr="7FB3ECD2" w:rsidR="006C4E62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 xml:space="preserve">Zakład </w:t>
            </w:r>
            <w:r w:rsidRPr="7FB3ECD2" w:rsidR="006C4E62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 xml:space="preserve">Nauki </w:t>
            </w:r>
            <w:r w:rsidRPr="7FB3ECD2" w:rsidR="00257CF4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>Administracji</w:t>
            </w:r>
            <w:r w:rsidRPr="7FB3ECD2" w:rsidR="00257CF4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</w:p>
        </w:tc>
      </w:tr>
      <w:tr w:rsidRPr="00F4223D" w:rsidR="00177C0C" w:rsidTr="7FB3ECD2" w14:paraId="7B2C8EC7" w14:textId="77777777">
        <w:tc>
          <w:tcPr>
            <w:tcW w:w="2694" w:type="dxa"/>
            <w:tcMar/>
            <w:vAlign w:val="center"/>
          </w:tcPr>
          <w:p w:rsidRPr="00F4223D" w:rsidR="00177C0C" w:rsidP="00177C0C" w:rsidRDefault="00177C0C" w14:paraId="57CE68A5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4223D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F4223D" w:rsidR="00177C0C" w:rsidP="00177C0C" w:rsidRDefault="000A5219" w14:paraId="2491746F" w14:textId="5F1F0E9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</w:t>
            </w:r>
            <w:r w:rsidRPr="00F4223D" w:rsidR="00177C0C">
              <w:rPr>
                <w:rFonts w:ascii="Corbel" w:hAnsi="Corbel"/>
                <w:b w:val="0"/>
                <w:sz w:val="24"/>
                <w:szCs w:val="24"/>
              </w:rPr>
              <w:t>dministracja</w:t>
            </w:r>
          </w:p>
        </w:tc>
      </w:tr>
      <w:tr w:rsidRPr="00F4223D" w:rsidR="00177C0C" w:rsidTr="7FB3ECD2" w14:paraId="18A83D33" w14:textId="77777777">
        <w:tc>
          <w:tcPr>
            <w:tcW w:w="2694" w:type="dxa"/>
            <w:tcMar/>
            <w:vAlign w:val="center"/>
          </w:tcPr>
          <w:p w:rsidRPr="00F4223D" w:rsidR="00177C0C" w:rsidP="00177C0C" w:rsidRDefault="00177C0C" w14:paraId="776E5AEE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4223D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F4223D" w:rsidR="00177C0C" w:rsidP="00EE637C" w:rsidRDefault="00EE637C" w14:paraId="5FA3595D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4223D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Pr="00F4223D" w:rsidR="00177C0C">
              <w:rPr>
                <w:rFonts w:ascii="Corbel" w:hAnsi="Corbel"/>
                <w:b w:val="0"/>
                <w:sz w:val="24"/>
                <w:szCs w:val="24"/>
              </w:rPr>
              <w:t>tudia</w:t>
            </w:r>
            <w:r w:rsidR="006C4E62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A52693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F4223D" w:rsidR="00177C0C"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</w:p>
        </w:tc>
      </w:tr>
      <w:tr w:rsidRPr="00F4223D" w:rsidR="00177C0C" w:rsidTr="7FB3ECD2" w14:paraId="28E2A775" w14:textId="77777777">
        <w:tc>
          <w:tcPr>
            <w:tcW w:w="2694" w:type="dxa"/>
            <w:tcMar/>
            <w:vAlign w:val="center"/>
          </w:tcPr>
          <w:p w:rsidRPr="00F4223D" w:rsidR="00177C0C" w:rsidP="00177C0C" w:rsidRDefault="00177C0C" w14:paraId="09407D0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4223D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F4223D" w:rsidR="00177C0C" w:rsidP="00177C0C" w:rsidRDefault="001C60C5" w14:paraId="0A097BE5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Pr="00F4223D" w:rsidR="00177C0C" w:rsidTr="7FB3ECD2" w14:paraId="3F5244E4" w14:textId="77777777">
        <w:tc>
          <w:tcPr>
            <w:tcW w:w="2694" w:type="dxa"/>
            <w:tcMar/>
            <w:vAlign w:val="center"/>
          </w:tcPr>
          <w:p w:rsidRPr="00F4223D" w:rsidR="00177C0C" w:rsidP="00177C0C" w:rsidRDefault="00177C0C" w14:paraId="1A3EEDE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4223D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F4223D" w:rsidR="00177C0C" w:rsidP="001C60C5" w:rsidRDefault="001C79BF" w14:paraId="7B3870F4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Pr="00F4223D" w:rsidR="00177C0C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Pr="00F4223D" w:rsidR="00177C0C" w:rsidTr="7FB3ECD2" w14:paraId="07D894AA" w14:textId="77777777">
        <w:tc>
          <w:tcPr>
            <w:tcW w:w="2694" w:type="dxa"/>
            <w:tcMar/>
            <w:vAlign w:val="center"/>
          </w:tcPr>
          <w:p w:rsidRPr="00F4223D" w:rsidR="00177C0C" w:rsidP="00177C0C" w:rsidRDefault="00177C0C" w14:paraId="5229A93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4223D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Mar/>
            <w:vAlign w:val="center"/>
          </w:tcPr>
          <w:p w:rsidRPr="00F4223D" w:rsidR="00177C0C" w:rsidP="007F2DFD" w:rsidRDefault="000A5219" w14:paraId="234E2470" w14:textId="07D145E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Pr="53EA3F55" w:rsidR="003351FB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53EA3F55" w:rsidR="000236CD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Pr="53EA3F55" w:rsidR="74A5A997">
              <w:rPr>
                <w:rFonts w:ascii="Corbel" w:hAnsi="Corbel"/>
                <w:b w:val="0"/>
                <w:sz w:val="24"/>
                <w:szCs w:val="24"/>
              </w:rPr>
              <w:t xml:space="preserve"> / </w:t>
            </w:r>
            <w:r w:rsidR="007F2DFD">
              <w:rPr>
                <w:rFonts w:ascii="Corbel" w:hAnsi="Corbel"/>
                <w:b w:val="0"/>
                <w:sz w:val="24"/>
                <w:szCs w:val="24"/>
              </w:rPr>
              <w:t>semestr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A1078D">
              <w:rPr>
                <w:rFonts w:ascii="Corbel" w:hAnsi="Corbel"/>
                <w:b w:val="0"/>
                <w:sz w:val="24"/>
                <w:szCs w:val="24"/>
              </w:rPr>
              <w:t>5</w:t>
            </w:r>
          </w:p>
        </w:tc>
      </w:tr>
      <w:tr w:rsidRPr="00F4223D" w:rsidR="00177C0C" w:rsidTr="7FB3ECD2" w14:paraId="3E89A896" w14:textId="77777777">
        <w:tc>
          <w:tcPr>
            <w:tcW w:w="2694" w:type="dxa"/>
            <w:tcMar/>
            <w:vAlign w:val="center"/>
          </w:tcPr>
          <w:p w:rsidRPr="00ED2CB7" w:rsidR="00177C0C" w:rsidP="00177C0C" w:rsidRDefault="00177C0C" w14:paraId="1ACBE52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D2CB7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ED2CB7" w:rsidR="00177C0C" w:rsidP="00177C0C" w:rsidRDefault="000236CD" w14:paraId="1B23914B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D2CB7">
              <w:rPr>
                <w:rFonts w:ascii="Corbel" w:hAnsi="Corbel"/>
                <w:b w:val="0"/>
                <w:sz w:val="24"/>
                <w:szCs w:val="24"/>
              </w:rPr>
              <w:t xml:space="preserve">obowiązkowy </w:t>
            </w:r>
          </w:p>
        </w:tc>
      </w:tr>
      <w:tr w:rsidRPr="00F4223D" w:rsidR="00177C0C" w:rsidTr="7FB3ECD2" w14:paraId="1BCA459E" w14:textId="77777777">
        <w:tc>
          <w:tcPr>
            <w:tcW w:w="2694" w:type="dxa"/>
            <w:tcMar/>
            <w:vAlign w:val="center"/>
          </w:tcPr>
          <w:p w:rsidRPr="00F4223D" w:rsidR="00177C0C" w:rsidP="00177C0C" w:rsidRDefault="00177C0C" w14:paraId="4215612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4223D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F4223D" w:rsidR="00177C0C" w:rsidP="00177C0C" w:rsidRDefault="001C60C5" w14:paraId="493BF246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4223D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F4223D" w:rsidR="0099249A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Pr="00F4223D" w:rsidR="00177C0C" w:rsidTr="7FB3ECD2" w14:paraId="2B4795B6" w14:textId="77777777">
        <w:tc>
          <w:tcPr>
            <w:tcW w:w="2694" w:type="dxa"/>
            <w:tcMar/>
            <w:vAlign w:val="center"/>
          </w:tcPr>
          <w:p w:rsidRPr="00F4223D" w:rsidR="00177C0C" w:rsidP="00177C0C" w:rsidRDefault="00177C0C" w14:paraId="39DD7E3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4223D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F4223D" w:rsidR="00177C0C" w:rsidP="001C60C5" w:rsidRDefault="001C60C5" w14:paraId="0140BAB6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Agata Barczewska-Dziobek, prof. UR</w:t>
            </w:r>
          </w:p>
        </w:tc>
      </w:tr>
      <w:tr w:rsidRPr="00F4223D" w:rsidR="002F3E54" w:rsidTr="7FB3ECD2" w14:paraId="00E13D22" w14:textId="77777777">
        <w:tc>
          <w:tcPr>
            <w:tcW w:w="2694" w:type="dxa"/>
            <w:tcMar/>
            <w:vAlign w:val="center"/>
          </w:tcPr>
          <w:p w:rsidRPr="00F4223D" w:rsidR="002F3E54" w:rsidP="002F3E54" w:rsidRDefault="002F3E54" w14:paraId="7447266E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4223D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  <w:vAlign w:val="center"/>
          </w:tcPr>
          <w:p w:rsidRPr="00F4223D" w:rsidR="002F3E54" w:rsidP="002F3E54" w:rsidRDefault="002F3E54" w14:paraId="689A41F5" w14:textId="177D470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Agata Barczewska-Dziobek</w:t>
            </w:r>
          </w:p>
        </w:tc>
      </w:tr>
    </w:tbl>
    <w:p w:rsidRPr="00F4223D" w:rsidR="0085747A" w:rsidP="7FB3ECD2" w:rsidRDefault="0085747A" w14:paraId="5BF2EEC2" w14:textId="79246EF5">
      <w:pPr>
        <w:pStyle w:val="Podpunkty"/>
        <w:spacing w:before="100" w:beforeAutospacing="on" w:after="100" w:afterAutospacing="on"/>
        <w:ind w:left="0"/>
        <w:rPr>
          <w:rFonts w:ascii="Corbel" w:hAnsi="Corbel"/>
          <w:sz w:val="24"/>
          <w:szCs w:val="24"/>
        </w:rPr>
      </w:pPr>
      <w:r w:rsidRPr="7FB3ECD2" w:rsidR="0085747A">
        <w:rPr>
          <w:rFonts w:ascii="Corbel" w:hAnsi="Corbel"/>
          <w:sz w:val="24"/>
          <w:szCs w:val="24"/>
        </w:rPr>
        <w:t xml:space="preserve">* </w:t>
      </w:r>
      <w:r w:rsidRPr="7FB3ECD2" w:rsidR="0085747A">
        <w:rPr>
          <w:rFonts w:ascii="Corbel" w:hAnsi="Corbel"/>
          <w:i w:val="1"/>
          <w:iCs w:val="1"/>
          <w:sz w:val="24"/>
          <w:szCs w:val="24"/>
        </w:rPr>
        <w:t>-</w:t>
      </w:r>
      <w:r w:rsidRPr="7FB3ECD2" w:rsidR="00B90885">
        <w:rPr>
          <w:rFonts w:ascii="Corbel" w:hAnsi="Corbel"/>
          <w:b w:val="0"/>
          <w:bCs w:val="0"/>
          <w:i w:val="1"/>
          <w:iCs w:val="1"/>
          <w:sz w:val="24"/>
          <w:szCs w:val="24"/>
        </w:rPr>
        <w:t>opcjonalni</w:t>
      </w:r>
      <w:r w:rsidRPr="7FB3ECD2" w:rsidR="00B90885">
        <w:rPr>
          <w:rFonts w:ascii="Corbel" w:hAnsi="Corbel"/>
          <w:b w:val="0"/>
          <w:bCs w:val="0"/>
          <w:sz w:val="24"/>
          <w:szCs w:val="24"/>
        </w:rPr>
        <w:t>e,</w:t>
      </w:r>
      <w:r w:rsidRPr="7FB3ECD2" w:rsidR="18BC4F88">
        <w:rPr>
          <w:rFonts w:ascii="Corbel" w:hAnsi="Corbel"/>
          <w:b w:val="0"/>
          <w:bCs w:val="0"/>
          <w:sz w:val="24"/>
          <w:szCs w:val="24"/>
        </w:rPr>
        <w:t xml:space="preserve"> </w:t>
      </w:r>
      <w:r w:rsidRPr="7FB3ECD2" w:rsidR="0085747A">
        <w:rPr>
          <w:rFonts w:ascii="Corbel" w:hAnsi="Corbel"/>
          <w:b w:val="0"/>
          <w:bCs w:val="0"/>
          <w:i w:val="1"/>
          <w:iCs w:val="1"/>
          <w:sz w:val="24"/>
          <w:szCs w:val="24"/>
        </w:rPr>
        <w:t>zgodnie</w:t>
      </w:r>
      <w:r w:rsidRPr="7FB3ECD2" w:rsidR="0085747A">
        <w:rPr>
          <w:rFonts w:ascii="Corbel" w:hAnsi="Corbel"/>
          <w:b w:val="0"/>
          <w:bCs w:val="0"/>
          <w:i w:val="1"/>
          <w:iCs w:val="1"/>
          <w:sz w:val="24"/>
          <w:szCs w:val="24"/>
        </w:rPr>
        <w:t xml:space="preserve"> z ustaleniami </w:t>
      </w:r>
      <w:r w:rsidRPr="7FB3ECD2" w:rsidR="00B90885">
        <w:rPr>
          <w:rFonts w:ascii="Corbel" w:hAnsi="Corbel"/>
          <w:b w:val="0"/>
          <w:bCs w:val="0"/>
          <w:i w:val="1"/>
          <w:iCs w:val="1"/>
          <w:sz w:val="24"/>
          <w:szCs w:val="24"/>
        </w:rPr>
        <w:t>w Jednostce</w:t>
      </w:r>
    </w:p>
    <w:p w:rsidRPr="00F4223D" w:rsidR="00923D7D" w:rsidP="009C54AE" w:rsidRDefault="00923D7D" w14:paraId="11BE652B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F4223D" w:rsidR="0085747A" w:rsidP="009C54AE" w:rsidRDefault="0085747A" w14:paraId="503BD5A6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F4223D">
        <w:rPr>
          <w:rFonts w:ascii="Corbel" w:hAnsi="Corbel"/>
          <w:sz w:val="24"/>
          <w:szCs w:val="24"/>
        </w:rPr>
        <w:t>1.</w:t>
      </w:r>
      <w:r w:rsidRPr="00F4223D" w:rsidR="00E22FBC">
        <w:rPr>
          <w:rFonts w:ascii="Corbel" w:hAnsi="Corbel"/>
          <w:sz w:val="24"/>
          <w:szCs w:val="24"/>
        </w:rPr>
        <w:t>1</w:t>
      </w:r>
      <w:r w:rsidRPr="00F4223D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Pr="00F4223D" w:rsidR="00923D7D" w:rsidP="009C54AE" w:rsidRDefault="00923D7D" w14:paraId="22800F88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125"/>
        <w:gridCol w:w="834"/>
        <w:gridCol w:w="799"/>
        <w:gridCol w:w="975"/>
        <w:gridCol w:w="676"/>
        <w:gridCol w:w="821"/>
        <w:gridCol w:w="761"/>
        <w:gridCol w:w="948"/>
        <w:gridCol w:w="1188"/>
        <w:gridCol w:w="1501"/>
      </w:tblGrid>
      <w:tr w:rsidRPr="00F4223D" w:rsidR="00015B8F" w:rsidTr="53EA3F55" w14:paraId="2A1607E3" w14:textId="77777777"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D2CB7" w:rsidR="00015B8F" w:rsidP="009C54AE" w:rsidRDefault="00015B8F" w14:paraId="25E0A02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D2CB7">
              <w:rPr>
                <w:rFonts w:ascii="Corbel" w:hAnsi="Corbel"/>
                <w:szCs w:val="24"/>
              </w:rPr>
              <w:t>Semestr</w:t>
            </w:r>
          </w:p>
          <w:p w:rsidRPr="00ED2CB7" w:rsidR="00015B8F" w:rsidP="009C54AE" w:rsidRDefault="002B5EA0" w14:paraId="356D10D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D2CB7">
              <w:rPr>
                <w:rFonts w:ascii="Corbel" w:hAnsi="Corbel"/>
                <w:szCs w:val="24"/>
              </w:rPr>
              <w:t>(</w:t>
            </w:r>
            <w:r w:rsidRPr="00ED2CB7"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ED2CB7" w:rsidR="00015B8F" w:rsidP="53EA3F55" w:rsidRDefault="691847E5" w14:paraId="342D1BE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53EA3F55">
              <w:rPr>
                <w:rFonts w:ascii="Corbel" w:hAnsi="Corbel"/>
              </w:rPr>
              <w:t>Wykł</w:t>
            </w:r>
            <w:proofErr w:type="spellEnd"/>
          </w:p>
        </w:tc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ED2CB7" w:rsidR="00015B8F" w:rsidP="009C54AE" w:rsidRDefault="00015B8F" w14:paraId="4193F4B6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D2CB7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ED2CB7" w:rsidR="00015B8F" w:rsidP="009C54AE" w:rsidRDefault="00015B8F" w14:paraId="641FBFC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D2CB7">
              <w:rPr>
                <w:rFonts w:ascii="Corbel" w:hAnsi="Corbel"/>
                <w:szCs w:val="24"/>
              </w:rPr>
              <w:t>Konw</w:t>
            </w:r>
            <w:proofErr w:type="spellEnd"/>
            <w:r w:rsidRPr="00ED2CB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ED2CB7" w:rsidR="00015B8F" w:rsidP="53EA3F55" w:rsidRDefault="691847E5" w14:paraId="310C66E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53EA3F55">
              <w:rPr>
                <w:rFonts w:ascii="Corbel" w:hAnsi="Corbel"/>
              </w:rPr>
              <w:t>Lab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D2CB7" w:rsidR="00015B8F" w:rsidP="009C54AE" w:rsidRDefault="00015B8F" w14:paraId="43D51F5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D2CB7">
              <w:rPr>
                <w:rFonts w:ascii="Corbel" w:hAnsi="Corbel"/>
                <w:szCs w:val="24"/>
              </w:rPr>
              <w:t>Sem</w:t>
            </w:r>
            <w:proofErr w:type="spellEnd"/>
            <w:r w:rsidRPr="00ED2CB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ED2CB7" w:rsidR="00015B8F" w:rsidP="009C54AE" w:rsidRDefault="00015B8F" w14:paraId="6220EC0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D2CB7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ED2CB7" w:rsidR="00015B8F" w:rsidP="009C54AE" w:rsidRDefault="00015B8F" w14:paraId="240BC00E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D2CB7">
              <w:rPr>
                <w:rFonts w:ascii="Corbel" w:hAnsi="Corbel"/>
                <w:szCs w:val="24"/>
              </w:rPr>
              <w:t>Prakt</w:t>
            </w:r>
            <w:proofErr w:type="spellEnd"/>
            <w:r w:rsidRPr="00ED2CB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ED2CB7" w:rsidR="00015B8F" w:rsidP="009C54AE" w:rsidRDefault="00015B8F" w14:paraId="71D3A80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D2CB7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ED2CB7" w:rsidR="00015B8F" w:rsidP="009C54AE" w:rsidRDefault="00015B8F" w14:paraId="5FE3328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ED2CB7">
              <w:rPr>
                <w:rFonts w:ascii="Corbel" w:hAnsi="Corbel"/>
                <w:b/>
                <w:szCs w:val="24"/>
              </w:rPr>
              <w:t>Liczba pkt</w:t>
            </w:r>
            <w:r w:rsidRPr="00ED2CB7" w:rsidR="00B90885">
              <w:rPr>
                <w:rFonts w:ascii="Corbel" w:hAnsi="Corbel"/>
                <w:b/>
                <w:szCs w:val="24"/>
              </w:rPr>
              <w:t>.</w:t>
            </w:r>
            <w:r w:rsidRPr="00ED2CB7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F4223D" w:rsidR="00015B8F" w:rsidTr="53EA3F55" w14:paraId="7CEF8293" w14:textId="77777777">
        <w:trPr>
          <w:trHeight w:val="453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D2CB7" w:rsidR="00015B8F" w:rsidP="009C54AE" w:rsidRDefault="002F3E54" w14:paraId="2A3954B3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D2CB7" w:rsidR="00015B8F" w:rsidP="009C54AE" w:rsidRDefault="001C79BF" w14:paraId="74732A92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D2CB7" w:rsidR="00015B8F" w:rsidP="53EA3F55" w:rsidRDefault="00015B8F" w14:paraId="01351130" w14:textId="77777777">
            <w:pPr>
              <w:pStyle w:val="centralniewrubryce"/>
              <w:spacing w:before="0" w:after="0"/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D2CB7" w:rsidR="00015B8F" w:rsidP="009C54AE" w:rsidRDefault="00015B8F" w14:paraId="6BE11283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D2CB7" w:rsidR="00015B8F" w:rsidP="009C54AE" w:rsidRDefault="00015B8F" w14:paraId="34900EA6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D2CB7" w:rsidR="00015B8F" w:rsidP="009C54AE" w:rsidRDefault="00015B8F" w14:paraId="158EBA44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D2CB7" w:rsidR="00015B8F" w:rsidP="009C54AE" w:rsidRDefault="00015B8F" w14:paraId="1F8C92E1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D2CB7" w:rsidR="00015B8F" w:rsidP="009C54AE" w:rsidRDefault="00015B8F" w14:paraId="6EEB82D9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D2CB7" w:rsidR="00015B8F" w:rsidP="009C54AE" w:rsidRDefault="00015B8F" w14:paraId="5C07B91D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D2CB7" w:rsidR="00015B8F" w:rsidP="009C54AE" w:rsidRDefault="00EE637C" w14:paraId="2F557829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D2CB7"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Pr="00F4223D" w:rsidR="00923D7D" w:rsidP="00BE6755" w:rsidRDefault="00923D7D" w14:paraId="0B713EC3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Pr="00F4223D" w:rsidR="0085747A" w:rsidP="00F83B28" w:rsidRDefault="0085747A" w14:paraId="12816DF9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F4223D">
        <w:rPr>
          <w:rFonts w:ascii="Corbel" w:hAnsi="Corbel"/>
          <w:smallCaps w:val="0"/>
          <w:szCs w:val="24"/>
        </w:rPr>
        <w:t>1.</w:t>
      </w:r>
      <w:r w:rsidRPr="00F4223D" w:rsidR="00E22FBC">
        <w:rPr>
          <w:rFonts w:ascii="Corbel" w:hAnsi="Corbel"/>
          <w:smallCaps w:val="0"/>
          <w:szCs w:val="24"/>
        </w:rPr>
        <w:t>2</w:t>
      </w:r>
      <w:r w:rsidRPr="00F4223D" w:rsidR="00F83B28">
        <w:rPr>
          <w:rFonts w:ascii="Corbel" w:hAnsi="Corbel"/>
          <w:smallCaps w:val="0"/>
          <w:szCs w:val="24"/>
        </w:rPr>
        <w:t>.</w:t>
      </w:r>
      <w:r w:rsidRPr="00F4223D" w:rsidR="00F83B28">
        <w:rPr>
          <w:rFonts w:ascii="Corbel" w:hAnsi="Corbel"/>
          <w:smallCaps w:val="0"/>
          <w:szCs w:val="24"/>
        </w:rPr>
        <w:tab/>
      </w:r>
      <w:r w:rsidRPr="00F4223D">
        <w:rPr>
          <w:rFonts w:ascii="Corbel" w:hAnsi="Corbel"/>
          <w:smallCaps w:val="0"/>
          <w:szCs w:val="24"/>
        </w:rPr>
        <w:t xml:space="preserve">Sposób realizacji zajęć  </w:t>
      </w:r>
    </w:p>
    <w:p w:rsidRPr="00F4223D" w:rsidR="0085747A" w:rsidP="53EA3F55" w:rsidRDefault="001C79BF" w14:paraId="0A64A69A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003351FB">
        <w:rPr>
          <w:rFonts w:hint="eastAsia" w:ascii="MS Gothic" w:hAnsi="MS Gothic" w:eastAsia="MS Gothic" w:cs="MS Gothic"/>
          <w:b w:val="0"/>
          <w:color w:val="000000" w:themeColor="text1"/>
          <w:szCs w:val="24"/>
        </w:rPr>
        <w:t>☐</w:t>
      </w:r>
      <w:r w:rsidRPr="003351FB">
        <w:rPr>
          <w:rFonts w:ascii="Corbel" w:hAnsi="Corbel"/>
          <w:b w:val="0"/>
          <w:smallCaps w:val="0"/>
          <w:color w:val="000000" w:themeColor="text1"/>
          <w:szCs w:val="24"/>
        </w:rPr>
        <w:t xml:space="preserve"> </w:t>
      </w:r>
      <w:r w:rsidRPr="53EA3F55" w:rsidR="0085747A">
        <w:rPr>
          <w:rFonts w:ascii="Corbel" w:hAnsi="Corbel"/>
          <w:b w:val="0"/>
          <w:smallCaps w:val="0"/>
        </w:rPr>
        <w:t xml:space="preserve">zajęcia w formie tradycyjnej </w:t>
      </w:r>
    </w:p>
    <w:p w:rsidRPr="003351FB" w:rsidR="0085747A" w:rsidP="0070058E" w:rsidRDefault="001C79BF" w14:paraId="52581DD0" w14:textId="77777777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color w:val="000000" w:themeColor="text1"/>
          <w:szCs w:val="24"/>
        </w:rPr>
      </w:pPr>
      <w:r>
        <w:rPr>
          <w:rFonts w:ascii="MS Gothic" w:hAnsi="MS Gothic" w:eastAsia="MS Gothic" w:cs="MS Gothic"/>
          <w:b w:val="0"/>
          <w:color w:val="000000" w:themeColor="text1"/>
          <w:szCs w:val="24"/>
        </w:rPr>
        <w:t>x</w:t>
      </w:r>
      <w:r w:rsidRPr="003351FB" w:rsidR="0085747A">
        <w:rPr>
          <w:rFonts w:ascii="Corbel" w:hAnsi="Corbel"/>
          <w:b w:val="0"/>
          <w:smallCaps w:val="0"/>
          <w:color w:val="000000" w:themeColor="text1"/>
          <w:szCs w:val="24"/>
        </w:rPr>
        <w:t xml:space="preserve"> zajęcia realizowane z wykorzystaniem metod i technik kształcenia na odległość</w:t>
      </w:r>
    </w:p>
    <w:p w:rsidRPr="00C674D0" w:rsidR="0085747A" w:rsidP="009C54AE" w:rsidRDefault="0085747A" w14:paraId="197C936D" w14:textId="77777777">
      <w:pPr>
        <w:pStyle w:val="Punktygwne"/>
        <w:spacing w:before="0" w:after="0"/>
        <w:rPr>
          <w:rFonts w:ascii="Corbel" w:hAnsi="Corbel"/>
          <w:smallCaps w:val="0"/>
          <w:color w:val="FF0000"/>
          <w:szCs w:val="24"/>
        </w:rPr>
      </w:pPr>
    </w:p>
    <w:p w:rsidRPr="00F4223D" w:rsidR="00E22FBC" w:rsidP="7FB3ECD2" w:rsidRDefault="00E22FBC" w14:paraId="5B306E6C" w14:textId="2C60FBD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caps w:val="0"/>
          <w:smallCaps w:val="0"/>
        </w:rPr>
      </w:pPr>
      <w:r w:rsidRPr="7FB3ECD2" w:rsidR="00E22FBC">
        <w:rPr>
          <w:rFonts w:ascii="Corbel" w:hAnsi="Corbel"/>
          <w:caps w:val="0"/>
          <w:smallCaps w:val="0"/>
        </w:rPr>
        <w:t xml:space="preserve">1.3 </w:t>
      </w:r>
      <w:r>
        <w:tab/>
      </w:r>
      <w:r w:rsidRPr="7FB3ECD2" w:rsidR="00E22FBC">
        <w:rPr>
          <w:rFonts w:ascii="Corbel" w:hAnsi="Corbel"/>
          <w:caps w:val="0"/>
          <w:smallCaps w:val="0"/>
        </w:rPr>
        <w:t>For</w:t>
      </w:r>
      <w:r w:rsidRPr="7FB3ECD2" w:rsidR="00445970">
        <w:rPr>
          <w:rFonts w:ascii="Corbel" w:hAnsi="Corbel"/>
          <w:caps w:val="0"/>
          <w:smallCaps w:val="0"/>
        </w:rPr>
        <w:t xml:space="preserve">ma zaliczenia </w:t>
      </w:r>
      <w:r w:rsidRPr="7FB3ECD2" w:rsidR="00445970">
        <w:rPr>
          <w:rFonts w:ascii="Corbel" w:hAnsi="Corbel"/>
          <w:caps w:val="0"/>
          <w:smallCaps w:val="0"/>
        </w:rPr>
        <w:t xml:space="preserve">przedmiotu </w:t>
      </w:r>
      <w:r w:rsidRPr="7FB3ECD2" w:rsidR="00E22FBC">
        <w:rPr>
          <w:rFonts w:ascii="Corbel" w:hAnsi="Corbel"/>
          <w:caps w:val="0"/>
          <w:smallCaps w:val="0"/>
        </w:rPr>
        <w:t>(</w:t>
      </w:r>
      <w:r w:rsidRPr="7FB3ECD2" w:rsidR="00E22FBC">
        <w:rPr>
          <w:rFonts w:ascii="Corbel" w:hAnsi="Corbel"/>
          <w:caps w:val="0"/>
          <w:smallCaps w:val="0"/>
        </w:rPr>
        <w:t xml:space="preserve">z toku) </w:t>
      </w:r>
      <w:r w:rsidRPr="7FB3ECD2" w:rsidR="00E22FBC">
        <w:rPr>
          <w:rFonts w:ascii="Corbel" w:hAnsi="Corbel"/>
          <w:b w:val="0"/>
          <w:bCs w:val="0"/>
          <w:caps w:val="0"/>
          <w:smallCaps w:val="0"/>
        </w:rPr>
        <w:t>(egzamin, zaliczenie z oceną, zaliczenie bez oceny)</w:t>
      </w:r>
    </w:p>
    <w:p w:rsidRPr="00F4223D" w:rsidR="00177C0C" w:rsidP="009C54AE" w:rsidRDefault="00177C0C" w14:paraId="6C091D6B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C54AE" w:rsidP="009C54AE" w:rsidRDefault="001C67CF" w14:paraId="34BA7933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Wykład: </w:t>
      </w:r>
      <w:r w:rsidR="00ED2CB7">
        <w:rPr>
          <w:rFonts w:ascii="Corbel" w:hAnsi="Corbel"/>
          <w:b w:val="0"/>
          <w:smallCaps w:val="0"/>
          <w:szCs w:val="24"/>
        </w:rPr>
        <w:t xml:space="preserve">Egzamin </w:t>
      </w:r>
    </w:p>
    <w:p w:rsidRPr="00F4223D" w:rsidR="001C67CF" w:rsidP="009C54AE" w:rsidRDefault="001C67CF" w14:paraId="70C85F95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F4223D" w:rsidR="00E960BB" w:rsidP="009C54AE" w:rsidRDefault="00E960BB" w14:paraId="5207D0F6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P="009C54AE" w:rsidRDefault="0085747A" w14:paraId="10E854B2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F4223D">
        <w:rPr>
          <w:rFonts w:ascii="Corbel" w:hAnsi="Corbel"/>
          <w:szCs w:val="24"/>
        </w:rPr>
        <w:t xml:space="preserve">2.Wymagania wstępne </w:t>
      </w:r>
    </w:p>
    <w:p w:rsidRPr="00F4223D" w:rsidR="00BE6755" w:rsidP="009C54AE" w:rsidRDefault="00BE6755" w14:paraId="3C05F6A6" w14:textId="77777777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F4223D" w:rsidR="0085747A" w:rsidTr="7FB3ECD2" w14:paraId="20AF6C23" w14:textId="77777777">
        <w:tc>
          <w:tcPr>
            <w:tcW w:w="9670" w:type="dxa"/>
            <w:tcMar/>
          </w:tcPr>
          <w:p w:rsidRPr="00F4223D" w:rsidR="0085747A" w:rsidP="7FB3ECD2" w:rsidRDefault="00EB6F9A" w14:paraId="4BD40ACE" w14:textId="05ADB6F1">
            <w:pPr>
              <w:pStyle w:val="Punktygwne"/>
              <w:spacing w:before="40" w:after="4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7FB3ECD2" w:rsidR="00EB6F9A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Znajomość organizacji i zadań administracji </w:t>
            </w:r>
            <w:r w:rsidRPr="7FB3ECD2" w:rsidR="00EB6F9A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publicznej</w:t>
            </w:r>
            <w:r w:rsidRPr="7FB3ECD2" w:rsidR="00ED2CB7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.</w:t>
            </w:r>
          </w:p>
        </w:tc>
      </w:tr>
    </w:tbl>
    <w:p w:rsidRPr="00F4223D" w:rsidR="00153C41" w:rsidP="009C54AE" w:rsidRDefault="00153C41" w14:paraId="04D43264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F4223D" w:rsidR="0085747A" w:rsidP="7FB3ECD2" w:rsidRDefault="0071620A" w14:paraId="5B9DD83B" w14:textId="215434F8">
      <w:pPr>
        <w:pStyle w:val="Punktygwne"/>
        <w:spacing w:before="0" w:after="0"/>
        <w:rPr>
          <w:rFonts w:ascii="Corbel" w:hAnsi="Corbel"/>
        </w:rPr>
      </w:pPr>
      <w:r w:rsidRPr="7FB3ECD2" w:rsidR="0071620A">
        <w:rPr>
          <w:rFonts w:ascii="Corbel" w:hAnsi="Corbel"/>
        </w:rPr>
        <w:t>3.</w:t>
      </w:r>
      <w:r w:rsidRPr="7FB3ECD2" w:rsidR="00A84C85">
        <w:rPr>
          <w:rFonts w:ascii="Corbel" w:hAnsi="Corbel"/>
        </w:rPr>
        <w:t>cele, efekty uczenia się</w:t>
      </w:r>
      <w:r w:rsidRPr="7FB3ECD2" w:rsidR="161C7FFA">
        <w:rPr>
          <w:rFonts w:ascii="Corbel" w:hAnsi="Corbel"/>
        </w:rPr>
        <w:t>,</w:t>
      </w:r>
      <w:r w:rsidRPr="7FB3ECD2" w:rsidR="0085747A">
        <w:rPr>
          <w:rFonts w:ascii="Corbel" w:hAnsi="Corbel"/>
        </w:rPr>
        <w:t xml:space="preserve"> treści Programowe i stosowane metody Dydaktyczne</w:t>
      </w:r>
    </w:p>
    <w:p w:rsidRPr="00F4223D" w:rsidR="0085747A" w:rsidP="009C54AE" w:rsidRDefault="0085747A" w14:paraId="517D2839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F4223D" w:rsidR="0085747A" w:rsidP="009C54AE" w:rsidRDefault="0071620A" w14:paraId="497CF5E9" w14:textId="77777777">
      <w:pPr>
        <w:pStyle w:val="Podpunkty"/>
        <w:rPr>
          <w:rFonts w:ascii="Corbel" w:hAnsi="Corbel"/>
          <w:sz w:val="24"/>
          <w:szCs w:val="24"/>
        </w:rPr>
      </w:pPr>
      <w:r w:rsidRPr="00F4223D">
        <w:rPr>
          <w:rFonts w:ascii="Corbel" w:hAnsi="Corbel"/>
          <w:sz w:val="24"/>
          <w:szCs w:val="24"/>
        </w:rPr>
        <w:t xml:space="preserve">3.1 </w:t>
      </w:r>
      <w:r w:rsidRPr="00F4223D" w:rsidR="00C05F44">
        <w:rPr>
          <w:rFonts w:ascii="Corbel" w:hAnsi="Corbel"/>
          <w:sz w:val="24"/>
          <w:szCs w:val="24"/>
        </w:rPr>
        <w:t>Cele przedmiotu</w:t>
      </w:r>
    </w:p>
    <w:p w:rsidRPr="00F4223D" w:rsidR="00F83B28" w:rsidP="009C54AE" w:rsidRDefault="00F83B28" w14:paraId="59F2D85D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Pr="00F4223D" w:rsidR="0085747A" w:rsidTr="7FB3ECD2" w14:paraId="1686EA1F" w14:textId="77777777">
        <w:tc>
          <w:tcPr>
            <w:tcW w:w="844" w:type="dxa"/>
            <w:tcMar/>
            <w:vAlign w:val="center"/>
          </w:tcPr>
          <w:p w:rsidRPr="00F4223D" w:rsidR="0085747A" w:rsidP="009C54AE" w:rsidRDefault="0085747A" w14:paraId="54635721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4223D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tcMar/>
            <w:vAlign w:val="center"/>
          </w:tcPr>
          <w:p w:rsidRPr="00F4223D" w:rsidR="004D7553" w:rsidP="00C77EE9" w:rsidRDefault="00177C0C" w14:paraId="021263AF" w14:textId="7777777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F4223D">
              <w:rPr>
                <w:rFonts w:ascii="Corbel" w:hAnsi="Corbel"/>
                <w:b w:val="0"/>
                <w:sz w:val="24"/>
                <w:szCs w:val="24"/>
              </w:rPr>
              <w:t xml:space="preserve">Celem przedmiotu jest zapoznanie </w:t>
            </w:r>
            <w:r w:rsidRPr="00F4223D" w:rsidR="00B355D6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Pr="00F4223D">
              <w:rPr>
                <w:rFonts w:ascii="Corbel" w:hAnsi="Corbel"/>
                <w:b w:val="0"/>
                <w:sz w:val="24"/>
                <w:szCs w:val="24"/>
              </w:rPr>
              <w:t xml:space="preserve">tudenta z </w:t>
            </w:r>
            <w:r w:rsidR="001C67CF">
              <w:rPr>
                <w:rFonts w:ascii="Corbel" w:hAnsi="Corbel"/>
                <w:b w:val="0"/>
                <w:sz w:val="24"/>
                <w:szCs w:val="24"/>
              </w:rPr>
              <w:t>wiedzą</w:t>
            </w:r>
            <w:r w:rsidRPr="004D7553" w:rsidR="004D7553">
              <w:rPr>
                <w:rFonts w:ascii="Corbel" w:hAnsi="Corbel"/>
                <w:b w:val="0"/>
                <w:sz w:val="24"/>
                <w:szCs w:val="24"/>
              </w:rPr>
              <w:t xml:space="preserve"> na temat kontroli </w:t>
            </w:r>
            <w:r w:rsidR="006C4E62">
              <w:rPr>
                <w:rFonts w:ascii="Corbel" w:hAnsi="Corbel"/>
                <w:b w:val="0"/>
                <w:sz w:val="24"/>
                <w:szCs w:val="24"/>
              </w:rPr>
              <w:t xml:space="preserve">i nadzoru </w:t>
            </w:r>
            <w:r w:rsidR="00C77EE9">
              <w:rPr>
                <w:rFonts w:ascii="Corbel" w:hAnsi="Corbel"/>
                <w:b w:val="0"/>
                <w:sz w:val="24"/>
                <w:szCs w:val="24"/>
              </w:rPr>
              <w:t>w</w:t>
            </w:r>
            <w:r w:rsidR="006C4E62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4D7553" w:rsidR="004D7553">
              <w:rPr>
                <w:rFonts w:ascii="Corbel" w:hAnsi="Corbel"/>
                <w:b w:val="0"/>
                <w:sz w:val="24"/>
                <w:szCs w:val="24"/>
              </w:rPr>
              <w:t>administracji publicznej, rodzajów i kryteriów oraz uprawnień i obowiązków podmiotów kont</w:t>
            </w:r>
            <w:r w:rsidR="001C67CF">
              <w:rPr>
                <w:rFonts w:ascii="Corbel" w:hAnsi="Corbel"/>
                <w:b w:val="0"/>
                <w:sz w:val="24"/>
                <w:szCs w:val="24"/>
              </w:rPr>
              <w:t>rolowanych</w:t>
            </w:r>
            <w:r w:rsidR="00C77EE9">
              <w:rPr>
                <w:rFonts w:ascii="Corbel" w:hAnsi="Corbel"/>
                <w:b w:val="0"/>
                <w:sz w:val="24"/>
                <w:szCs w:val="24"/>
              </w:rPr>
              <w:t>, nadzorowanych</w:t>
            </w:r>
            <w:r w:rsidR="001C67CF">
              <w:rPr>
                <w:rFonts w:ascii="Corbel" w:hAnsi="Corbel"/>
                <w:b w:val="0"/>
                <w:sz w:val="24"/>
                <w:szCs w:val="24"/>
              </w:rPr>
              <w:t xml:space="preserve"> oraz kontrolujących</w:t>
            </w:r>
            <w:r w:rsidR="00C77EE9">
              <w:rPr>
                <w:rFonts w:ascii="Corbel" w:hAnsi="Corbel"/>
                <w:b w:val="0"/>
                <w:sz w:val="24"/>
                <w:szCs w:val="24"/>
              </w:rPr>
              <w:t xml:space="preserve"> i nadzorujących. </w:t>
            </w:r>
          </w:p>
        </w:tc>
      </w:tr>
      <w:tr w:rsidRPr="00F4223D" w:rsidR="00177C0C" w:rsidTr="7FB3ECD2" w14:paraId="4A48B093" w14:textId="77777777">
        <w:tc>
          <w:tcPr>
            <w:tcW w:w="844" w:type="dxa"/>
            <w:tcMar/>
            <w:vAlign w:val="center"/>
          </w:tcPr>
          <w:p w:rsidRPr="00F4223D" w:rsidR="00177C0C" w:rsidP="00177C0C" w:rsidRDefault="00177C0C" w14:paraId="50D06DEC" w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 w:eastAsia="Calibri"/>
                <w:color w:val="000000"/>
                <w:sz w:val="24"/>
                <w:szCs w:val="24"/>
                <w:lang w:eastAsia="en-US"/>
              </w:rPr>
            </w:pPr>
            <w:r w:rsidRPr="00F4223D">
              <w:rPr>
                <w:rFonts w:ascii="Corbel" w:hAnsi="Corbel" w:eastAsia="Calibri"/>
                <w:color w:val="000000"/>
                <w:sz w:val="24"/>
                <w:szCs w:val="24"/>
                <w:lang w:eastAsia="en-US"/>
              </w:rPr>
              <w:t>C2</w:t>
            </w:r>
          </w:p>
        </w:tc>
        <w:tc>
          <w:tcPr>
            <w:tcW w:w="8676" w:type="dxa"/>
            <w:tcMar/>
            <w:vAlign w:val="center"/>
          </w:tcPr>
          <w:p w:rsidRPr="00F4223D" w:rsidR="00177C0C" w:rsidP="001C67CF" w:rsidRDefault="00177C0C" w14:paraId="6715CC3A" w14:textId="0D9E170F">
            <w:pPr>
              <w:pStyle w:val="Podpunkty"/>
              <w:spacing w:before="40" w:after="40"/>
              <w:ind w:left="0"/>
              <w:rPr>
                <w:rFonts w:ascii="Corbel" w:hAnsi="Corbel" w:eastAsia="Calibri"/>
                <w:b w:val="0"/>
                <w:bCs w:val="0"/>
                <w:color w:val="000000"/>
                <w:sz w:val="24"/>
                <w:szCs w:val="24"/>
                <w:lang w:eastAsia="en-US"/>
              </w:rPr>
            </w:pPr>
            <w:r w:rsidRPr="7FB3ECD2" w:rsidR="00177C0C">
              <w:rPr>
                <w:rFonts w:ascii="Corbel" w:hAnsi="Corbel" w:eastAsia="Calibri"/>
                <w:b w:val="0"/>
                <w:bCs w:val="0"/>
                <w:color w:val="000000" w:themeColor="text1" w:themeTint="FF" w:themeShade="FF"/>
                <w:sz w:val="24"/>
                <w:szCs w:val="24"/>
                <w:lang w:eastAsia="en-US"/>
              </w:rPr>
              <w:t xml:space="preserve">Celem przedmiotu jest również zdobycie przez </w:t>
            </w:r>
            <w:r w:rsidRPr="7FB3ECD2" w:rsidR="6A08F3A9">
              <w:rPr>
                <w:rFonts w:ascii="Corbel" w:hAnsi="Corbel" w:eastAsia="Calibri"/>
                <w:b w:val="0"/>
                <w:bCs w:val="0"/>
                <w:color w:val="000000" w:themeColor="text1" w:themeTint="FF" w:themeShade="FF"/>
                <w:sz w:val="24"/>
                <w:szCs w:val="24"/>
                <w:lang w:eastAsia="en-US"/>
              </w:rPr>
              <w:t>s</w:t>
            </w:r>
            <w:r w:rsidRPr="7FB3ECD2" w:rsidR="00177C0C">
              <w:rPr>
                <w:rFonts w:ascii="Corbel" w:hAnsi="Corbel" w:eastAsia="Calibri"/>
                <w:b w:val="0"/>
                <w:bCs w:val="0"/>
                <w:color w:val="000000" w:themeColor="text1" w:themeTint="FF" w:themeShade="FF"/>
                <w:sz w:val="24"/>
                <w:szCs w:val="24"/>
                <w:lang w:eastAsia="en-US"/>
              </w:rPr>
              <w:t xml:space="preserve">tudenta </w:t>
            </w:r>
            <w:r w:rsidRPr="7FB3ECD2" w:rsidR="001C67CF">
              <w:rPr>
                <w:rFonts w:ascii="Corbel" w:hAnsi="Corbel" w:eastAsia="Calibri"/>
                <w:b w:val="0"/>
                <w:bCs w:val="0"/>
                <w:color w:val="000000" w:themeColor="text1" w:themeTint="FF" w:themeShade="FF"/>
                <w:sz w:val="24"/>
                <w:szCs w:val="24"/>
                <w:lang w:eastAsia="en-US"/>
              </w:rPr>
              <w:t>wiedzy z zakresu prawnego</w:t>
            </w:r>
            <w:r w:rsidRPr="7FB3ECD2" w:rsidR="001C67CF">
              <w:rPr>
                <w:rFonts w:ascii="Corbel" w:hAnsi="Corbel" w:eastAsia="Calibri"/>
                <w:b w:val="0"/>
                <w:bCs w:val="0"/>
                <w:color w:val="000000" w:themeColor="text1" w:themeTint="FF" w:themeShade="FF"/>
                <w:sz w:val="24"/>
                <w:szCs w:val="24"/>
                <w:lang w:eastAsia="en-US"/>
              </w:rPr>
              <w:t xml:space="preserve"> system kontroli</w:t>
            </w:r>
            <w:r w:rsidRPr="7FB3ECD2" w:rsidR="001C67CF">
              <w:rPr>
                <w:rFonts w:ascii="Corbel" w:hAnsi="Corbel" w:eastAsia="Calibri"/>
                <w:b w:val="0"/>
                <w:bCs w:val="0"/>
                <w:color w:val="000000" w:themeColor="text1" w:themeTint="FF" w:themeShade="FF"/>
                <w:sz w:val="24"/>
                <w:szCs w:val="24"/>
                <w:lang w:eastAsia="en-US"/>
              </w:rPr>
              <w:t xml:space="preserve"> i nadzoru</w:t>
            </w:r>
            <w:r w:rsidRPr="7FB3ECD2" w:rsidR="001C67CF">
              <w:rPr>
                <w:rFonts w:ascii="Corbel" w:hAnsi="Corbel" w:eastAsia="Calibri"/>
                <w:b w:val="0"/>
                <w:bCs w:val="0"/>
                <w:color w:val="000000" w:themeColor="text1" w:themeTint="FF" w:themeShade="FF"/>
                <w:sz w:val="24"/>
                <w:szCs w:val="24"/>
                <w:lang w:eastAsia="en-US"/>
              </w:rPr>
              <w:t xml:space="preserve"> oraz </w:t>
            </w:r>
            <w:r w:rsidRPr="7FB3ECD2" w:rsidR="001C67CF">
              <w:rPr>
                <w:rFonts w:ascii="Corbel" w:hAnsi="Corbel" w:eastAsia="Calibri"/>
                <w:b w:val="0"/>
                <w:bCs w:val="0"/>
                <w:color w:val="000000" w:themeColor="text1" w:themeTint="FF" w:themeShade="FF"/>
                <w:sz w:val="24"/>
                <w:szCs w:val="24"/>
                <w:lang w:eastAsia="en-US"/>
              </w:rPr>
              <w:t>znać</w:t>
            </w:r>
            <w:r w:rsidRPr="7FB3ECD2" w:rsidR="006C4E62">
              <w:rPr>
                <w:rFonts w:ascii="Corbel" w:hAnsi="Corbel" w:eastAsia="Calibri"/>
                <w:b w:val="0"/>
                <w:bCs w:val="0"/>
                <w:color w:val="000000" w:themeColor="text1" w:themeTint="FF" w:themeShade="FF"/>
                <w:sz w:val="24"/>
                <w:szCs w:val="24"/>
                <w:lang w:eastAsia="en-US"/>
              </w:rPr>
              <w:t xml:space="preserve"> </w:t>
            </w:r>
            <w:r w:rsidRPr="7FB3ECD2" w:rsidR="001C67CF">
              <w:rPr>
                <w:rFonts w:ascii="Corbel" w:hAnsi="Corbel" w:eastAsia="Calibri"/>
                <w:b w:val="0"/>
                <w:bCs w:val="0"/>
                <w:color w:val="000000" w:themeColor="text1" w:themeTint="FF" w:themeShade="FF"/>
                <w:sz w:val="24"/>
                <w:szCs w:val="24"/>
                <w:lang w:eastAsia="en-US"/>
              </w:rPr>
              <w:t>rodzaje</w:t>
            </w:r>
            <w:r w:rsidRPr="7FB3ECD2" w:rsidR="001C67CF">
              <w:rPr>
                <w:rFonts w:ascii="Corbel" w:hAnsi="Corbel" w:eastAsia="Calibri"/>
                <w:b w:val="0"/>
                <w:bCs w:val="0"/>
                <w:color w:val="000000" w:themeColor="text1" w:themeTint="FF" w:themeShade="FF"/>
                <w:sz w:val="24"/>
                <w:szCs w:val="24"/>
                <w:lang w:eastAsia="en-US"/>
              </w:rPr>
              <w:t xml:space="preserve"> i kompetencj</w:t>
            </w:r>
            <w:r w:rsidRPr="7FB3ECD2" w:rsidR="001C67CF">
              <w:rPr>
                <w:rFonts w:ascii="Corbel" w:hAnsi="Corbel" w:eastAsia="Calibri"/>
                <w:b w:val="0"/>
                <w:bCs w:val="0"/>
                <w:color w:val="000000" w:themeColor="text1" w:themeTint="FF" w:themeShade="FF"/>
                <w:sz w:val="24"/>
                <w:szCs w:val="24"/>
                <w:lang w:eastAsia="en-US"/>
              </w:rPr>
              <w:t>e</w:t>
            </w:r>
            <w:r w:rsidRPr="7FB3ECD2" w:rsidR="001C67CF">
              <w:rPr>
                <w:rFonts w:ascii="Corbel" w:hAnsi="Corbel" w:eastAsia="Calibri"/>
                <w:b w:val="0"/>
                <w:bCs w:val="0"/>
                <w:color w:val="000000" w:themeColor="text1" w:themeTint="FF" w:themeShade="FF"/>
                <w:sz w:val="24"/>
                <w:szCs w:val="24"/>
                <w:lang w:eastAsia="en-US"/>
              </w:rPr>
              <w:t xml:space="preserve"> organów przeprowadzających </w:t>
            </w:r>
            <w:r w:rsidRPr="7FB3ECD2" w:rsidR="001C67CF">
              <w:rPr>
                <w:rFonts w:ascii="Corbel" w:hAnsi="Corbel" w:eastAsia="Calibri"/>
                <w:b w:val="0"/>
                <w:bCs w:val="0"/>
                <w:color w:val="000000" w:themeColor="text1" w:themeTint="FF" w:themeShade="FF"/>
                <w:sz w:val="24"/>
                <w:szCs w:val="24"/>
                <w:lang w:eastAsia="en-US"/>
              </w:rPr>
              <w:t>kontrolę</w:t>
            </w:r>
            <w:r w:rsidRPr="7FB3ECD2" w:rsidR="001C67CF">
              <w:rPr>
                <w:rFonts w:ascii="Corbel" w:hAnsi="Corbel" w:eastAsia="Calibri"/>
                <w:b w:val="0"/>
                <w:bCs w:val="0"/>
                <w:color w:val="000000" w:themeColor="text1" w:themeTint="FF" w:themeShade="FF"/>
                <w:sz w:val="24"/>
                <w:szCs w:val="24"/>
                <w:lang w:eastAsia="en-US"/>
              </w:rPr>
              <w:t xml:space="preserve"> i</w:t>
            </w:r>
            <w:r w:rsidRPr="7FB3ECD2" w:rsidR="001C67CF">
              <w:rPr>
                <w:rFonts w:ascii="Corbel" w:hAnsi="Corbel" w:eastAsia="Calibri"/>
                <w:b w:val="0"/>
                <w:bCs w:val="0"/>
                <w:color w:val="000000" w:themeColor="text1" w:themeTint="FF" w:themeShade="FF"/>
                <w:sz w:val="24"/>
                <w:szCs w:val="24"/>
                <w:lang w:eastAsia="en-US"/>
              </w:rPr>
              <w:t xml:space="preserve"> nadzór w administracji publicznej.</w:t>
            </w:r>
          </w:p>
        </w:tc>
      </w:tr>
    </w:tbl>
    <w:p w:rsidRPr="00F4223D" w:rsidR="0085747A" w:rsidP="009C54AE" w:rsidRDefault="0085747A" w14:paraId="61AAD9A2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F4223D" w:rsidR="001D7B54" w:rsidP="009C54AE" w:rsidRDefault="009F4610" w14:paraId="726BFAB5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F4223D">
        <w:rPr>
          <w:rFonts w:ascii="Corbel" w:hAnsi="Corbel"/>
          <w:b/>
          <w:sz w:val="24"/>
          <w:szCs w:val="24"/>
        </w:rPr>
        <w:t xml:space="preserve">3.2 </w:t>
      </w:r>
      <w:r w:rsidRPr="00F4223D" w:rsidR="001D7B54">
        <w:rPr>
          <w:rFonts w:ascii="Corbel" w:hAnsi="Corbel"/>
          <w:b/>
          <w:sz w:val="24"/>
          <w:szCs w:val="24"/>
        </w:rPr>
        <w:t xml:space="preserve">Efekty </w:t>
      </w:r>
      <w:r w:rsidRPr="00F4223D" w:rsidR="00C05F44">
        <w:rPr>
          <w:rFonts w:ascii="Corbel" w:hAnsi="Corbel"/>
          <w:b/>
          <w:sz w:val="24"/>
          <w:szCs w:val="24"/>
        </w:rPr>
        <w:t xml:space="preserve">uczenia się </w:t>
      </w:r>
      <w:r w:rsidRPr="00F4223D" w:rsidR="001D7B54">
        <w:rPr>
          <w:rFonts w:ascii="Corbel" w:hAnsi="Corbel"/>
          <w:b/>
          <w:sz w:val="24"/>
          <w:szCs w:val="24"/>
        </w:rPr>
        <w:t>dla przedmiotu</w:t>
      </w:r>
    </w:p>
    <w:p w:rsidRPr="00F4223D" w:rsidR="001D7B54" w:rsidP="009C54AE" w:rsidRDefault="001D7B54" w14:paraId="337DF04F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Pr="00F4223D" w:rsidR="0085747A" w:rsidTr="7FB3ECD2" w14:paraId="791A444D" w14:textId="77777777">
        <w:tc>
          <w:tcPr>
            <w:tcW w:w="1681" w:type="dxa"/>
            <w:tcMar/>
            <w:vAlign w:val="center"/>
          </w:tcPr>
          <w:p w:rsidRPr="00F4223D" w:rsidR="0085747A" w:rsidP="009C54AE" w:rsidRDefault="0085747A" w14:paraId="0178D89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4223D">
              <w:rPr>
                <w:rFonts w:ascii="Corbel" w:hAnsi="Corbel"/>
                <w:smallCaps w:val="0"/>
                <w:szCs w:val="24"/>
              </w:rPr>
              <w:t>EK</w:t>
            </w:r>
            <w:r w:rsidRPr="00F4223D"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Pr="00F4223D"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F4223D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tcMar/>
            <w:vAlign w:val="center"/>
          </w:tcPr>
          <w:p w:rsidRPr="00F4223D" w:rsidR="0085747A" w:rsidP="00C05F44" w:rsidRDefault="0085747A" w14:paraId="141A2D8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4223D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Pr="00F4223D"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F4223D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tcMar/>
            <w:vAlign w:val="center"/>
          </w:tcPr>
          <w:p w:rsidRPr="00F4223D" w:rsidR="0085747A" w:rsidP="00C05F44" w:rsidRDefault="0085747A" w14:paraId="4B50E2D1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4223D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F4223D"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F4223D" w:rsidR="00363F3D" w:rsidTr="7FB3ECD2" w14:paraId="48756FCA" w14:textId="77777777">
        <w:tc>
          <w:tcPr>
            <w:tcW w:w="1681" w:type="dxa"/>
            <w:tcMar/>
          </w:tcPr>
          <w:p w:rsidRPr="00F4223D" w:rsidR="00363F3D" w:rsidP="00535449" w:rsidRDefault="00363F3D" w14:paraId="7FBB345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3F3D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4" w:type="dxa"/>
            <w:tcMar/>
          </w:tcPr>
          <w:p w:rsidRPr="00676174" w:rsidR="00363F3D" w:rsidP="007F2DFD" w:rsidRDefault="00363F3D" w14:paraId="4BD486F6" w14:textId="77777777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Pr="00363F3D">
              <w:rPr>
                <w:rFonts w:ascii="Corbel" w:hAnsi="Corbel"/>
                <w:b w:val="0"/>
                <w:smallCaps w:val="0"/>
                <w:szCs w:val="24"/>
              </w:rPr>
              <w:t>ma podstawową wiedzę o charakterze nauk prawnych, w tym prawno-administracyjnych, ich miejscu w systemie nauk społecznych i rozpoznaje relacje do innych nauk społecznych, zna zarys ewolucji podstawowych instytucji administracyjnych i prawnych, a także ma wiedzę o poglądach doktryny i orzecznictwa na temat struktur i instytucji prawnych i administracyjnych oraz rodzajów więzi społecznych występujących na gruncie nauki administracji;</w:t>
            </w:r>
          </w:p>
        </w:tc>
        <w:tc>
          <w:tcPr>
            <w:tcW w:w="1865" w:type="dxa"/>
            <w:tcMar/>
          </w:tcPr>
          <w:p w:rsidRPr="00F4223D" w:rsidR="00363F3D" w:rsidP="00535449" w:rsidRDefault="00363F3D" w14:paraId="334A679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7EE9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Pr="00F4223D" w:rsidR="00535449" w:rsidTr="7FB3ECD2" w14:paraId="5372FF83" w14:textId="77777777">
        <w:tc>
          <w:tcPr>
            <w:tcW w:w="1681" w:type="dxa"/>
            <w:tcMar/>
          </w:tcPr>
          <w:p w:rsidRPr="00F4223D" w:rsidR="00535449" w:rsidP="00535449" w:rsidRDefault="00D24D91" w14:paraId="5C4E60F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  <w:tcMar/>
          </w:tcPr>
          <w:p w:rsidR="00676174" w:rsidP="007F2DFD" w:rsidRDefault="001C67CF" w14:paraId="45EBA420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Pr="00363F3D" w:rsidR="00363F3D">
              <w:rPr>
                <w:rFonts w:ascii="Corbel" w:hAnsi="Corbel"/>
                <w:b w:val="0"/>
                <w:smallCaps w:val="0"/>
                <w:szCs w:val="24"/>
              </w:rPr>
              <w:t>ma podstawową wiedzę o relacjach między strukturami i instytucjami administracji publicznej;</w:t>
            </w:r>
          </w:p>
          <w:p w:rsidRPr="00F4223D" w:rsidR="00535449" w:rsidP="007F2DFD" w:rsidRDefault="00535449" w14:paraId="7C042DC6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65" w:type="dxa"/>
            <w:tcMar/>
          </w:tcPr>
          <w:p w:rsidRPr="00F4223D" w:rsidR="00535449" w:rsidP="00535449" w:rsidRDefault="00535449" w14:paraId="475CF01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4223D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Pr="00F4223D" w:rsidR="002466BB" w:rsidTr="7FB3ECD2" w14:paraId="725FCB74" w14:textId="77777777">
        <w:tc>
          <w:tcPr>
            <w:tcW w:w="1681" w:type="dxa"/>
            <w:tcMar/>
          </w:tcPr>
          <w:p w:rsidRPr="00F4223D" w:rsidR="002466BB" w:rsidP="002466BB" w:rsidRDefault="000A4CA2" w14:paraId="7DC1330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4223D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D24D91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4" w:type="dxa"/>
            <w:tcMar/>
          </w:tcPr>
          <w:p w:rsidRPr="00F4223D" w:rsidR="002466BB" w:rsidP="7FB3ECD2" w:rsidRDefault="00533BAF" w14:paraId="77CFB011" w14:textId="4105F9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7FB3ECD2" w:rsidR="00533BAF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Student </w:t>
            </w:r>
            <w:r w:rsidRPr="7FB3ECD2" w:rsidR="1DF163E8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zna podstawową terminologię z zakresu dyscyplin naukowych realizowanych według planu studiów </w:t>
            </w:r>
            <w:r w:rsidRPr="7FB3ECD2" w:rsidR="1DF163E8">
              <w:rPr>
                <w:rFonts w:ascii="Corbel" w:hAnsi="Corbel"/>
                <w:b w:val="0"/>
                <w:bCs w:val="0"/>
                <w:caps w:val="0"/>
                <w:smallCaps w:val="0"/>
              </w:rPr>
              <w:t>administracyjnych;</w:t>
            </w:r>
          </w:p>
        </w:tc>
        <w:tc>
          <w:tcPr>
            <w:tcW w:w="1865" w:type="dxa"/>
            <w:tcMar/>
          </w:tcPr>
          <w:p w:rsidRPr="00F4223D" w:rsidR="002466BB" w:rsidP="002466BB" w:rsidRDefault="00363F3D" w14:paraId="75A2673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Pr="00F4223D" w:rsidR="00D24D91" w:rsidTr="7FB3ECD2" w14:paraId="7A9C34A6" w14:textId="77777777">
        <w:tc>
          <w:tcPr>
            <w:tcW w:w="1681" w:type="dxa"/>
            <w:tcMar/>
          </w:tcPr>
          <w:p w:rsidRPr="00F4223D" w:rsidR="00D24D91" w:rsidP="002466BB" w:rsidRDefault="00D24D91" w14:paraId="600D0CD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  <w:tcMar/>
          </w:tcPr>
          <w:p w:rsidRPr="00363F3D" w:rsidR="00D24D91" w:rsidP="007F2DFD" w:rsidRDefault="00533BAF" w14:paraId="6FB16226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Pr="00D24D91" w:rsidR="00D24D91">
              <w:rPr>
                <w:rFonts w:ascii="Corbel" w:hAnsi="Corbel"/>
                <w:b w:val="0"/>
                <w:smallCaps w:val="0"/>
                <w:szCs w:val="24"/>
              </w:rPr>
              <w:t>zna i rozumie metody, narzędzia i techniki pozyskiwania danych właściwe dla nauk administracyjnych pozwalające opisywać organy administracji publicznej, ich struktury oraz zasady działania;</w:t>
            </w:r>
          </w:p>
        </w:tc>
        <w:tc>
          <w:tcPr>
            <w:tcW w:w="1865" w:type="dxa"/>
            <w:tcMar/>
          </w:tcPr>
          <w:p w:rsidR="00D24D91" w:rsidP="002466BB" w:rsidRDefault="00D24D91" w14:paraId="030F3CC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Pr="00F4223D" w:rsidR="000A4CA2" w:rsidTr="7FB3ECD2" w14:paraId="59793389" w14:textId="77777777">
        <w:tc>
          <w:tcPr>
            <w:tcW w:w="1681" w:type="dxa"/>
            <w:tcMar/>
          </w:tcPr>
          <w:p w:rsidRPr="00F4223D" w:rsidR="000A4CA2" w:rsidP="000A4CA2" w:rsidRDefault="000A4CA2" w14:paraId="559CBCA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4223D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D24D91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4" w:type="dxa"/>
            <w:tcMar/>
          </w:tcPr>
          <w:p w:rsidR="00676174" w:rsidP="007F2DFD" w:rsidRDefault="00533BAF" w14:paraId="78FDC58D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Pr="00D24D91" w:rsidR="00D24D91">
              <w:rPr>
                <w:rFonts w:ascii="Corbel" w:hAnsi="Corbel"/>
                <w:b w:val="0"/>
                <w:smallCaps w:val="0"/>
                <w:szCs w:val="24"/>
              </w:rPr>
              <w:t>potrafi prawidłowo identyfikować i  interpretować zjawiska prawne, społeczne, ekonomiczne, polityczne i organizacyjne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związane z kontrolą i nadzorem</w:t>
            </w:r>
            <w:r w:rsidRPr="00D24D91" w:rsidR="00D24D91">
              <w:rPr>
                <w:rFonts w:ascii="Corbel" w:hAnsi="Corbel"/>
                <w:b w:val="0"/>
                <w:smallCaps w:val="0"/>
                <w:szCs w:val="24"/>
              </w:rPr>
              <w:t>, analizować ich powiązania z różnymi obszarami działalności administracyjnej;</w:t>
            </w:r>
          </w:p>
          <w:p w:rsidRPr="00F4223D" w:rsidR="000A4CA2" w:rsidP="007F2DFD" w:rsidRDefault="000A4CA2" w14:paraId="3A90BA98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65" w:type="dxa"/>
            <w:tcMar/>
          </w:tcPr>
          <w:p w:rsidRPr="00F4223D" w:rsidR="000A4CA2" w:rsidP="000A4CA2" w:rsidRDefault="00BC717F" w14:paraId="5D53232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r w:rsidRPr="00F4223D" w:rsidR="000A4CA2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  <w:tr w:rsidRPr="00F4223D" w:rsidR="00D24D91" w:rsidTr="7FB3ECD2" w14:paraId="6B63D5B9" w14:textId="77777777">
        <w:tc>
          <w:tcPr>
            <w:tcW w:w="1681" w:type="dxa"/>
            <w:tcMar/>
          </w:tcPr>
          <w:p w:rsidRPr="00F4223D" w:rsidR="00D24D91" w:rsidP="000A4CA2" w:rsidRDefault="00D24D91" w14:paraId="19BB05D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  <w:tcMar/>
          </w:tcPr>
          <w:p w:rsidRPr="00D24D91" w:rsidR="00D24D91" w:rsidP="7FB3ECD2" w:rsidRDefault="00533BAF" w14:paraId="36DB87E8" w14:textId="0B81194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7FB3ECD2" w:rsidR="00533BAF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Student </w:t>
            </w:r>
            <w:r w:rsidRPr="7FB3ECD2" w:rsidR="44EE1DEE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posiada umiejętność wykorzystania </w:t>
            </w:r>
            <w:r w:rsidRPr="7FB3ECD2" w:rsidR="44EE1DEE">
              <w:rPr>
                <w:rFonts w:ascii="Corbel" w:hAnsi="Corbel"/>
                <w:b w:val="0"/>
                <w:bCs w:val="0"/>
                <w:caps w:val="0"/>
                <w:smallCaps w:val="0"/>
              </w:rPr>
              <w:t>zdobytej wiedzy</w:t>
            </w:r>
            <w:r w:rsidRPr="7FB3ECD2" w:rsidR="44EE1DEE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teoretycznej z </w:t>
            </w:r>
            <w:r w:rsidRPr="7FB3ECD2" w:rsidR="00533BAF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zakresu kontroli i nadzoru, podstawowych jej rodzajów i kryteriów, </w:t>
            </w:r>
            <w:r w:rsidRPr="7FB3ECD2" w:rsidR="44EE1DEE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do analizowania </w:t>
            </w:r>
            <w:r w:rsidRPr="7FB3ECD2" w:rsidR="44EE1DEE">
              <w:rPr>
                <w:rFonts w:ascii="Corbel" w:hAnsi="Corbel"/>
                <w:b w:val="0"/>
                <w:bCs w:val="0"/>
                <w:caps w:val="0"/>
                <w:smallCaps w:val="0"/>
              </w:rPr>
              <w:t>konkretnych procesów i zjawisk społecznych w administracji;</w:t>
            </w:r>
          </w:p>
        </w:tc>
        <w:tc>
          <w:tcPr>
            <w:tcW w:w="1865" w:type="dxa"/>
            <w:tcMar/>
          </w:tcPr>
          <w:p w:rsidR="00D24D91" w:rsidP="000A4CA2" w:rsidRDefault="00D24D91" w14:paraId="1EF9ACB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Pr="00F4223D" w:rsidR="00BC717F" w:rsidTr="7FB3ECD2" w14:paraId="013F9BB9" w14:textId="77777777">
        <w:tc>
          <w:tcPr>
            <w:tcW w:w="1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4223D" w:rsidR="00BC717F" w:rsidP="005F433A" w:rsidRDefault="00D24D91" w14:paraId="700B13F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425DBB" w:rsidP="007F2DFD" w:rsidRDefault="00425DBB" w14:paraId="7409CB03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425DBB" w:rsidP="007F2DFD" w:rsidRDefault="00533BAF" w14:paraId="36BE1BAA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Pr="00D24D91" w:rsidR="00D24D91">
              <w:rPr>
                <w:rFonts w:ascii="Corbel" w:hAnsi="Corbel"/>
                <w:b w:val="0"/>
                <w:smallCaps w:val="0"/>
                <w:szCs w:val="24"/>
              </w:rPr>
              <w:t>posiada umiejętność prowadzenia debaty, potrafi samodzielnie przygotować prace pisemne oraz wystąpienia ustne i prezentacje multimedialne, poświęcone konkretnemu zagadnieniu z zakresu nauk prawnych, nauk o administracji, ekonomicznych, politycznych oraz innych dyscyplin naukowych z wykorzystaniem ujęć teoretycznych, a także różnych źródeł;</w:t>
            </w:r>
          </w:p>
          <w:p w:rsidRPr="00F4223D" w:rsidR="00BC717F" w:rsidP="007F2DFD" w:rsidRDefault="00BC717F" w14:paraId="3638200D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4223D" w:rsidR="00BC717F" w:rsidP="005F433A" w:rsidRDefault="00BC717F" w14:paraId="22325DA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Pr="00F4223D" w:rsidR="00BC717F" w:rsidTr="7FB3ECD2" w14:paraId="21DF5BF8" w14:textId="77777777">
        <w:tc>
          <w:tcPr>
            <w:tcW w:w="1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4223D" w:rsidR="00BC717F" w:rsidP="005F433A" w:rsidRDefault="00BC717F" w14:paraId="0045C9B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4223D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D24D91"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59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4223D" w:rsidR="00BC717F" w:rsidP="007F2DFD" w:rsidRDefault="00533BAF" w14:paraId="10578211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="006C4E62">
              <w:rPr>
                <w:rFonts w:ascii="Corbel" w:hAnsi="Corbel"/>
                <w:b w:val="0"/>
                <w:smallCaps w:val="0"/>
                <w:szCs w:val="24"/>
              </w:rPr>
              <w:t xml:space="preserve">jest gotowy do </w:t>
            </w:r>
            <w:r w:rsidRPr="00D24D91" w:rsidR="00D24D91">
              <w:rPr>
                <w:rFonts w:ascii="Corbel" w:hAnsi="Corbel"/>
                <w:b w:val="0"/>
                <w:smallCaps w:val="0"/>
                <w:szCs w:val="24"/>
              </w:rPr>
              <w:t>posługiwania się wiedzą i opiniami ekspertów z zakresu nauk o administracji oraz prawidłowego i samodzielnego identyfikowania i rozwiązywania problemów związanych z wykonywaniem zawodu urzędnika administracji;</w:t>
            </w:r>
          </w:p>
        </w:tc>
        <w:tc>
          <w:tcPr>
            <w:tcW w:w="1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4223D" w:rsidR="00BC717F" w:rsidP="005F433A" w:rsidRDefault="00BC717F" w14:paraId="0825815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  <w:tr w:rsidRPr="00F4223D" w:rsidR="00BC717F" w:rsidTr="7FB3ECD2" w14:paraId="0AA45D29" w14:textId="77777777">
        <w:tc>
          <w:tcPr>
            <w:tcW w:w="1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4223D" w:rsidR="00BC717F" w:rsidP="005F433A" w:rsidRDefault="00BC717F" w14:paraId="10D7F48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4223D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D24D91"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59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425DBB" w:rsidP="007F2DFD" w:rsidRDefault="00425DBB" w14:paraId="47CC2101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Pr="00F4223D" w:rsidR="00BC717F" w:rsidP="007F2DFD" w:rsidRDefault="00533BAF" w14:paraId="7D1AEDEA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</w:t>
            </w:r>
            <w:r w:rsidR="006C4E62">
              <w:rPr>
                <w:rFonts w:ascii="Corbel" w:hAnsi="Corbel"/>
                <w:b w:val="0"/>
                <w:smallCaps w:val="0"/>
                <w:szCs w:val="24"/>
              </w:rPr>
              <w:t xml:space="preserve"> jest gotowy do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24D91" w:rsidR="00D24D91">
              <w:rPr>
                <w:rFonts w:ascii="Corbel" w:hAnsi="Corbel"/>
                <w:b w:val="0"/>
                <w:smallCaps w:val="0"/>
                <w:szCs w:val="24"/>
              </w:rPr>
              <w:t>inicjowania działania i współdziałania na rzecz interesu społecznego z uwzględnieniem wymogów prawnych, administracyjnych i ekonomicznych;</w:t>
            </w:r>
          </w:p>
        </w:tc>
        <w:tc>
          <w:tcPr>
            <w:tcW w:w="1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533BAF" w:rsidR="00BC717F" w:rsidP="00533BAF" w:rsidRDefault="00D24D91" w14:paraId="0D261FF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33BAF">
              <w:rPr>
                <w:rFonts w:ascii="Corbel" w:hAnsi="Corbel"/>
                <w:b w:val="0"/>
                <w:smallCaps w:val="0"/>
                <w:szCs w:val="24"/>
              </w:rPr>
              <w:t xml:space="preserve">K_K04 </w:t>
            </w:r>
          </w:p>
        </w:tc>
      </w:tr>
    </w:tbl>
    <w:p w:rsidRPr="00F4223D" w:rsidR="0085747A" w:rsidP="009C54AE" w:rsidRDefault="0085747A" w14:paraId="5E96A3FE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F4223D" w:rsidR="0085747A" w:rsidP="009C54AE" w:rsidRDefault="00675843" w14:paraId="541E26A8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F4223D">
        <w:rPr>
          <w:rFonts w:ascii="Corbel" w:hAnsi="Corbel"/>
          <w:b/>
          <w:sz w:val="24"/>
          <w:szCs w:val="24"/>
        </w:rPr>
        <w:t>3.3</w:t>
      </w:r>
      <w:r w:rsidRPr="00F4223D" w:rsidR="0085747A">
        <w:rPr>
          <w:rFonts w:ascii="Corbel" w:hAnsi="Corbel"/>
          <w:b/>
          <w:sz w:val="24"/>
          <w:szCs w:val="24"/>
        </w:rPr>
        <w:t>T</w:t>
      </w:r>
      <w:r w:rsidRPr="00F4223D" w:rsidR="001D7B54">
        <w:rPr>
          <w:rFonts w:ascii="Corbel" w:hAnsi="Corbel"/>
          <w:b/>
          <w:sz w:val="24"/>
          <w:szCs w:val="24"/>
        </w:rPr>
        <w:t xml:space="preserve">reści programowe </w:t>
      </w:r>
    </w:p>
    <w:p w:rsidRPr="00F4223D" w:rsidR="00675843" w:rsidP="009C54AE" w:rsidRDefault="00675843" w14:paraId="23BDDDA4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:rsidRPr="00F4223D" w:rsidR="0085747A" w:rsidP="009C54AE" w:rsidRDefault="0085747A" w14:paraId="45EC918D" w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F4223D">
        <w:rPr>
          <w:rFonts w:ascii="Corbel" w:hAnsi="Corbel"/>
          <w:sz w:val="24"/>
          <w:szCs w:val="24"/>
        </w:rPr>
        <w:t xml:space="preserve">Problematyka </w:t>
      </w:r>
      <w:r w:rsidR="00DE6212">
        <w:rPr>
          <w:rFonts w:ascii="Corbel" w:hAnsi="Corbel"/>
          <w:sz w:val="24"/>
          <w:szCs w:val="24"/>
        </w:rPr>
        <w:t xml:space="preserve">wykładu </w:t>
      </w:r>
    </w:p>
    <w:p w:rsidRPr="00F4223D" w:rsidR="0085747A" w:rsidP="009C54AE" w:rsidRDefault="0085747A" w14:paraId="1F98B82C" w14:textId="7777777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F4223D" w:rsidR="0085747A" w:rsidTr="7FB3ECD2" w14:paraId="29D73FEE" w14:textId="77777777">
        <w:tc>
          <w:tcPr>
            <w:tcW w:w="9520" w:type="dxa"/>
            <w:tcMar/>
          </w:tcPr>
          <w:p w:rsidRPr="00F4223D" w:rsidR="0085747A" w:rsidP="009C54AE" w:rsidRDefault="0085747A" w14:paraId="40DE43AE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4223D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F4223D" w:rsidR="00AE20B4" w:rsidTr="7FB3ECD2" w14:paraId="72A8D417" w14:textId="77777777">
        <w:tc>
          <w:tcPr>
            <w:tcW w:w="9520" w:type="dxa"/>
            <w:tcMar/>
          </w:tcPr>
          <w:p w:rsidRPr="00EA4D31" w:rsidR="00AE20B4" w:rsidP="00EA4D31" w:rsidRDefault="007C74B9" w14:paraId="41BC5F82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C74B9">
              <w:rPr>
                <w:rFonts w:ascii="Corbel" w:hAnsi="Corbel"/>
                <w:sz w:val="24"/>
                <w:szCs w:val="24"/>
              </w:rPr>
              <w:t>Kontrola a nadzór w nauce prawa administracyjnego –</w:t>
            </w:r>
            <w:r w:rsidRPr="00EA4D31">
              <w:rPr>
                <w:rFonts w:ascii="Corbel" w:hAnsi="Corbel"/>
                <w:sz w:val="24"/>
                <w:szCs w:val="24"/>
              </w:rPr>
              <w:t xml:space="preserve">uwarunkowania </w:t>
            </w:r>
            <w:r w:rsidRPr="00EA4D31" w:rsidR="00D12727">
              <w:rPr>
                <w:rFonts w:ascii="Corbel" w:hAnsi="Corbel"/>
                <w:sz w:val="24"/>
                <w:szCs w:val="24"/>
              </w:rPr>
              <w:t>teoretyczne</w:t>
            </w:r>
            <w:r w:rsidRPr="00EA4D31">
              <w:rPr>
                <w:rFonts w:ascii="Corbel" w:hAnsi="Corbel"/>
                <w:sz w:val="24"/>
                <w:szCs w:val="24"/>
              </w:rPr>
              <w:t xml:space="preserve"> i dogmatycznoprawne</w:t>
            </w:r>
            <w:r w:rsidR="00EA4D31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F4223D" w:rsidR="00D12727" w:rsidTr="7FB3ECD2" w14:paraId="3905D318" w14:textId="77777777">
        <w:tc>
          <w:tcPr>
            <w:tcW w:w="9520" w:type="dxa"/>
            <w:tcMar/>
          </w:tcPr>
          <w:p w:rsidRPr="006C4E62" w:rsidR="00D12727" w:rsidP="00EA4D31" w:rsidRDefault="00D12727" w14:paraId="51DD7CB3" w14:textId="7D988840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7FB3ECD2" w:rsidR="308C2688">
              <w:rPr>
                <w:rFonts w:ascii="Corbel" w:hAnsi="Corbel"/>
                <w:sz w:val="24"/>
                <w:szCs w:val="24"/>
              </w:rPr>
              <w:t>Pojęcie kon</w:t>
            </w:r>
            <w:r w:rsidRPr="7FB3ECD2" w:rsidR="141C2061">
              <w:rPr>
                <w:rFonts w:ascii="Corbel" w:hAnsi="Corbel"/>
                <w:sz w:val="24"/>
                <w:szCs w:val="24"/>
              </w:rPr>
              <w:t xml:space="preserve">troli administracji </w:t>
            </w:r>
            <w:r w:rsidRPr="7FB3ECD2" w:rsidR="141C2061">
              <w:rPr>
                <w:rFonts w:ascii="Corbel" w:hAnsi="Corbel"/>
                <w:sz w:val="24"/>
                <w:szCs w:val="24"/>
              </w:rPr>
              <w:t>publicznej, c</w:t>
            </w:r>
            <w:r w:rsidRPr="7FB3ECD2" w:rsidR="308C2688">
              <w:rPr>
                <w:rFonts w:ascii="Corbel" w:hAnsi="Corbel"/>
                <w:sz w:val="24"/>
                <w:szCs w:val="24"/>
              </w:rPr>
              <w:t>harakterystyka</w:t>
            </w:r>
            <w:r w:rsidRPr="7FB3ECD2" w:rsidR="308C2688">
              <w:rPr>
                <w:rFonts w:ascii="Corbel" w:hAnsi="Corbel"/>
                <w:sz w:val="24"/>
                <w:szCs w:val="24"/>
              </w:rPr>
              <w:t xml:space="preserve"> kontroli nad działaniami administracji publicznej. </w:t>
            </w:r>
          </w:p>
        </w:tc>
      </w:tr>
      <w:tr w:rsidRPr="00F4223D" w:rsidR="00EA4D31" w:rsidTr="7FB3ECD2" w14:paraId="5CB55EE9" w14:textId="77777777">
        <w:tc>
          <w:tcPr>
            <w:tcW w:w="9520" w:type="dxa"/>
            <w:tcMar/>
          </w:tcPr>
          <w:p w:rsidRPr="006C4E62" w:rsidR="00EA4D31" w:rsidP="006C4E62" w:rsidRDefault="00EA4D31" w14:paraId="2F80010F" w14:textId="77777777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6C4E62">
              <w:rPr>
                <w:rFonts w:ascii="Corbel" w:hAnsi="Corbel"/>
                <w:sz w:val="24"/>
                <w:szCs w:val="24"/>
              </w:rPr>
              <w:t xml:space="preserve">Zadania, rodzaje i kryteria kontroli. </w:t>
            </w:r>
            <w:r w:rsidRPr="006C4E62" w:rsidR="006C4E62">
              <w:rPr>
                <w:rFonts w:ascii="Corbel" w:hAnsi="Corbel"/>
                <w:sz w:val="24"/>
                <w:szCs w:val="24"/>
              </w:rPr>
              <w:t xml:space="preserve"> </w:t>
            </w:r>
            <w:r w:rsidRPr="006C4E62">
              <w:rPr>
                <w:rFonts w:ascii="Corbel" w:hAnsi="Corbel"/>
                <w:sz w:val="24"/>
                <w:szCs w:val="24"/>
              </w:rPr>
              <w:t xml:space="preserve">Kontrola państwowa administracji publicznej. </w:t>
            </w:r>
          </w:p>
        </w:tc>
      </w:tr>
      <w:tr w:rsidRPr="00F4223D" w:rsidR="00EA4D31" w:rsidTr="7FB3ECD2" w14:paraId="66080116" w14:textId="77777777">
        <w:tc>
          <w:tcPr>
            <w:tcW w:w="9520" w:type="dxa"/>
            <w:tcMar/>
          </w:tcPr>
          <w:p w:rsidRPr="006C4E62" w:rsidR="00EA4D31" w:rsidP="00082885" w:rsidRDefault="00082885" w14:paraId="3506EEE8" w14:textId="77777777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6C4E62">
              <w:rPr>
                <w:rFonts w:ascii="Corbel" w:hAnsi="Corbel"/>
                <w:sz w:val="24"/>
                <w:szCs w:val="24"/>
              </w:rPr>
              <w:t>Kontrola wewnątrzadministracyjna: rządowa, resortowa i międzyresortowa.</w:t>
            </w:r>
          </w:p>
        </w:tc>
      </w:tr>
      <w:tr w:rsidRPr="00F4223D" w:rsidR="00082885" w:rsidTr="7FB3ECD2" w14:paraId="1D4B2BFD" w14:textId="77777777">
        <w:tc>
          <w:tcPr>
            <w:tcW w:w="9520" w:type="dxa"/>
            <w:tcMar/>
          </w:tcPr>
          <w:p w:rsidRPr="006C4E62" w:rsidR="00082885" w:rsidRDefault="00082885" w14:paraId="5C1E9BC8" w14:textId="77777777">
            <w:pPr>
              <w:rPr>
                <w:rFonts w:ascii="Corbel" w:hAnsi="Corbel"/>
                <w:sz w:val="24"/>
                <w:szCs w:val="24"/>
              </w:rPr>
            </w:pPr>
            <w:r w:rsidRPr="006C4E62">
              <w:rPr>
                <w:rFonts w:ascii="Corbel" w:hAnsi="Corbel"/>
                <w:sz w:val="24"/>
                <w:szCs w:val="24"/>
              </w:rPr>
              <w:t>Kontrola zewnętrzna nad administracją: kontrola parlamentarna, kontrola Trybunału Konstytucyjnego i Trybunału Stanu, kontrola sądowa, kontrola Rzecznika Praw Obywatelskich, kontrola Najwyższej Izby Kontroli, kontrola Państwowej Inspekcji Pracy, kontrola obywatelska, kontrola prokuratorska.</w:t>
            </w:r>
          </w:p>
        </w:tc>
      </w:tr>
      <w:tr w:rsidRPr="00F4223D" w:rsidR="00EA4D31" w:rsidTr="7FB3ECD2" w14:paraId="14CF8549" w14:textId="77777777">
        <w:tc>
          <w:tcPr>
            <w:tcW w:w="9520" w:type="dxa"/>
            <w:tcMar/>
          </w:tcPr>
          <w:p w:rsidRPr="00EA4D31" w:rsidR="00EA4D31" w:rsidP="00EA4D31" w:rsidRDefault="00EA4D31" w14:paraId="67E344B3" w14:textId="77777777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Pojęcie i istota nadzoru, jego rodzaje.</w:t>
            </w:r>
          </w:p>
        </w:tc>
      </w:tr>
      <w:tr w:rsidRPr="00F4223D" w:rsidR="00EA4D31" w:rsidTr="7FB3ECD2" w14:paraId="3C7A880B" w14:textId="77777777">
        <w:tc>
          <w:tcPr>
            <w:tcW w:w="9520" w:type="dxa"/>
            <w:tcMar/>
          </w:tcPr>
          <w:p w:rsidRPr="00EA4D31" w:rsidR="00EA4D31" w:rsidP="00EA4D31" w:rsidRDefault="00EA4D31" w14:paraId="7838F777" w14:textId="77777777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Cel i kryteria nadzoru. </w:t>
            </w:r>
            <w:r w:rsidRPr="00EA4D31">
              <w:rPr>
                <w:rFonts w:ascii="Corbel" w:hAnsi="Corbel"/>
                <w:sz w:val="24"/>
                <w:szCs w:val="24"/>
              </w:rPr>
              <w:t>Środki nadzoru stosowane w administracji publicznej</w:t>
            </w:r>
            <w:r w:rsidR="002A3571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F4223D" w:rsidR="002A3571" w:rsidTr="7FB3ECD2" w14:paraId="7DB77324" w14:textId="77777777">
        <w:tc>
          <w:tcPr>
            <w:tcW w:w="9520" w:type="dxa"/>
            <w:tcMar/>
          </w:tcPr>
          <w:p w:rsidR="002A3571" w:rsidP="00EA4D31" w:rsidRDefault="002A3571" w14:paraId="43C1D28E" w14:textId="77777777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2A3571">
              <w:rPr>
                <w:rFonts w:ascii="Corbel" w:hAnsi="Corbel"/>
                <w:sz w:val="24"/>
                <w:szCs w:val="24"/>
              </w:rPr>
              <w:t>Nadzór nad wykonywaniem norm prawa administracyjnego materialnego</w:t>
            </w:r>
          </w:p>
        </w:tc>
      </w:tr>
      <w:tr w:rsidRPr="00F4223D" w:rsidR="00AE20B4" w:rsidTr="7FB3ECD2" w14:paraId="1ACEF946" w14:textId="77777777">
        <w:tc>
          <w:tcPr>
            <w:tcW w:w="9520" w:type="dxa"/>
            <w:tcMar/>
          </w:tcPr>
          <w:p w:rsidRPr="00217270" w:rsidR="00AE20B4" w:rsidP="00217270" w:rsidRDefault="00217270" w14:paraId="01C918F4" w14:textId="77777777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217270">
              <w:rPr>
                <w:rFonts w:ascii="Corbel" w:hAnsi="Corbel"/>
                <w:sz w:val="24"/>
                <w:szCs w:val="24"/>
              </w:rPr>
              <w:t>Treść sto</w:t>
            </w:r>
            <w:r>
              <w:rPr>
                <w:rFonts w:ascii="Corbel" w:hAnsi="Corbel"/>
                <w:sz w:val="24"/>
                <w:szCs w:val="24"/>
              </w:rPr>
              <w:t>sunków prawnych relacji nadzoru.</w:t>
            </w:r>
          </w:p>
        </w:tc>
      </w:tr>
      <w:tr w:rsidRPr="00F4223D" w:rsidR="00EA4D31" w:rsidTr="7FB3ECD2" w14:paraId="4C0828C7" w14:textId="77777777">
        <w:tc>
          <w:tcPr>
            <w:tcW w:w="9520" w:type="dxa"/>
            <w:tcMar/>
          </w:tcPr>
          <w:p w:rsidRPr="00217270" w:rsidR="00217270" w:rsidP="00217270" w:rsidRDefault="00217270" w14:paraId="113DA17D" w14:textId="77777777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217270">
              <w:rPr>
                <w:rFonts w:ascii="Corbel" w:hAnsi="Corbel"/>
                <w:sz w:val="24"/>
                <w:szCs w:val="24"/>
              </w:rPr>
              <w:t>Prawa i obowiązki podmiotów nadzorowanych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:rsidRPr="0070377D" w:rsidR="00EA4D31" w:rsidP="00217270" w:rsidRDefault="00217270" w14:paraId="04690597" w14:textId="77777777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217270">
              <w:rPr>
                <w:rFonts w:ascii="Corbel" w:hAnsi="Corbel"/>
                <w:sz w:val="24"/>
                <w:szCs w:val="24"/>
              </w:rPr>
              <w:t>Zadania i kompetencje podmiotów nadzorujących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F4223D" w:rsidR="00EA4D31" w:rsidTr="7FB3ECD2" w14:paraId="5FDBA495" w14:textId="77777777">
        <w:tc>
          <w:tcPr>
            <w:tcW w:w="9520" w:type="dxa"/>
            <w:tcMar/>
          </w:tcPr>
          <w:p w:rsidRPr="0070377D" w:rsidR="00EA4D31" w:rsidP="0070377D" w:rsidRDefault="00217270" w14:paraId="70113999" w14:textId="77777777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217270">
              <w:rPr>
                <w:rFonts w:ascii="Corbel" w:hAnsi="Corbel"/>
                <w:sz w:val="24"/>
                <w:szCs w:val="24"/>
              </w:rPr>
              <w:t>Środki działania administracji nadzorczej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F4223D" w:rsidR="00704BA8" w:rsidTr="7FB3ECD2" w14:paraId="78098EEF" w14:textId="77777777">
        <w:tc>
          <w:tcPr>
            <w:tcW w:w="9520" w:type="dxa"/>
            <w:tcMar/>
          </w:tcPr>
          <w:p w:rsidRPr="00F4223D" w:rsidR="00704BA8" w:rsidP="00704BA8" w:rsidRDefault="00217270" w14:paraId="0845C7AB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17270">
              <w:rPr>
                <w:rFonts w:ascii="Corbel" w:hAnsi="Corbel"/>
                <w:sz w:val="24"/>
                <w:szCs w:val="24"/>
              </w:rPr>
              <w:t>Kontrola wykonywania zadań i nadzór nad jednostkami samorządu terytorialnego. Nadzór sprawowany przez organy administracji rządowej</w:t>
            </w:r>
          </w:p>
        </w:tc>
      </w:tr>
      <w:tr w:rsidRPr="00F4223D" w:rsidR="007C74B9" w:rsidTr="7FB3ECD2" w14:paraId="792394ED" w14:textId="77777777">
        <w:tc>
          <w:tcPr>
            <w:tcW w:w="9520" w:type="dxa"/>
            <w:tcMar/>
          </w:tcPr>
          <w:p w:rsidRPr="0070377D" w:rsidR="00981032" w:rsidP="00981032" w:rsidRDefault="003D3A0B" w14:paraId="21BD6049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D3A0B">
              <w:rPr>
                <w:rFonts w:ascii="Corbel" w:hAnsi="Corbel"/>
                <w:sz w:val="24"/>
                <w:szCs w:val="24"/>
              </w:rPr>
              <w:t>Społeczna kontrola administracji jako element społeczeństwa obywatelskiego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85747A" w:rsidP="009C54AE" w:rsidRDefault="0085747A" w14:paraId="65154214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DE6212" w:rsidR="00DE6212" w:rsidP="009C54AE" w:rsidRDefault="00DE6212" w14:paraId="7B94EE60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F4223D" w:rsidR="0085747A" w:rsidP="009C54AE" w:rsidRDefault="009F4610" w14:paraId="1B89D569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F4223D">
        <w:rPr>
          <w:rFonts w:ascii="Corbel" w:hAnsi="Corbel"/>
          <w:smallCaps w:val="0"/>
          <w:szCs w:val="24"/>
        </w:rPr>
        <w:t>3.4 Metody dydaktyczne</w:t>
      </w:r>
    </w:p>
    <w:p w:rsidRPr="00F4223D" w:rsidR="0085747A" w:rsidP="009C54AE" w:rsidRDefault="0085747A" w14:paraId="11CCCC6D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7F2DFD" w:rsidR="00704BA8" w:rsidP="00704BA8" w:rsidRDefault="00533BAF" w14:paraId="78CB3CAC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7F2DFD">
        <w:rPr>
          <w:rFonts w:ascii="Corbel" w:hAnsi="Corbel"/>
          <w:b w:val="0"/>
          <w:smallCaps w:val="0"/>
          <w:szCs w:val="24"/>
        </w:rPr>
        <w:t xml:space="preserve">Prezentacja multimedialna, </w:t>
      </w:r>
      <w:r w:rsidRPr="007F2DFD" w:rsidR="00704BA8">
        <w:rPr>
          <w:rFonts w:ascii="Corbel" w:hAnsi="Corbel"/>
          <w:b w:val="0"/>
          <w:smallCaps w:val="0"/>
          <w:szCs w:val="24"/>
        </w:rPr>
        <w:t>praca w grupach</w:t>
      </w:r>
      <w:r w:rsidRPr="007F2DFD" w:rsidR="003E1329">
        <w:rPr>
          <w:rFonts w:ascii="Corbel" w:hAnsi="Corbel"/>
          <w:b w:val="0"/>
          <w:smallCaps w:val="0"/>
          <w:szCs w:val="24"/>
        </w:rPr>
        <w:t xml:space="preserve">, </w:t>
      </w:r>
      <w:r w:rsidRPr="007F2DFD" w:rsidR="001C3C2E">
        <w:rPr>
          <w:rFonts w:ascii="Corbel" w:hAnsi="Corbel"/>
          <w:b w:val="0"/>
          <w:smallCaps w:val="0"/>
          <w:szCs w:val="24"/>
        </w:rPr>
        <w:t>dyskusja, analiza przypadkó</w:t>
      </w:r>
      <w:r w:rsidRPr="007F2DFD" w:rsidR="007F2DFD">
        <w:rPr>
          <w:rFonts w:ascii="Corbel" w:hAnsi="Corbel"/>
          <w:b w:val="0"/>
          <w:smallCaps w:val="0"/>
          <w:szCs w:val="24"/>
        </w:rPr>
        <w:t>w, kształcenie na odległość</w:t>
      </w:r>
    </w:p>
    <w:p w:rsidRPr="00F4223D" w:rsidR="00E960BB" w:rsidP="009C54AE" w:rsidRDefault="00E960BB" w14:paraId="27E392D7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F4223D" w:rsidR="0085747A" w:rsidP="009C54AE" w:rsidRDefault="00C61DC5" w14:paraId="6084FB6D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F4223D">
        <w:rPr>
          <w:rFonts w:ascii="Corbel" w:hAnsi="Corbel"/>
          <w:smallCaps w:val="0"/>
          <w:szCs w:val="24"/>
        </w:rPr>
        <w:t xml:space="preserve">4. </w:t>
      </w:r>
      <w:r w:rsidRPr="00F4223D" w:rsidR="0085747A">
        <w:rPr>
          <w:rFonts w:ascii="Corbel" w:hAnsi="Corbel"/>
          <w:smallCaps w:val="0"/>
          <w:szCs w:val="24"/>
        </w:rPr>
        <w:t>METODY I KRYTERIA OCENY</w:t>
      </w:r>
    </w:p>
    <w:p w:rsidRPr="00F4223D" w:rsidR="00923D7D" w:rsidP="009C54AE" w:rsidRDefault="00923D7D" w14:paraId="68AE5CB6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F4223D" w:rsidR="0085747A" w:rsidP="009C54AE" w:rsidRDefault="0085747A" w14:paraId="0427A356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4223D">
        <w:rPr>
          <w:rFonts w:ascii="Corbel" w:hAnsi="Corbel"/>
          <w:smallCaps w:val="0"/>
          <w:szCs w:val="24"/>
        </w:rPr>
        <w:t xml:space="preserve">4.1 Sposoby weryfikacji efektów </w:t>
      </w:r>
      <w:r w:rsidRPr="00F4223D" w:rsidR="00C05F44">
        <w:rPr>
          <w:rFonts w:ascii="Corbel" w:hAnsi="Corbel"/>
          <w:smallCaps w:val="0"/>
          <w:szCs w:val="24"/>
        </w:rPr>
        <w:t>uczenia się</w:t>
      </w:r>
    </w:p>
    <w:p w:rsidRPr="00F4223D" w:rsidR="0085747A" w:rsidP="009C54AE" w:rsidRDefault="0085747A" w14:paraId="7FB1DF53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Pr="00F4223D" w:rsidR="0085747A" w:rsidTr="7FB3ECD2" w14:paraId="1E9DBAC1" w14:textId="77777777">
        <w:tc>
          <w:tcPr>
            <w:tcW w:w="1962" w:type="dxa"/>
            <w:tcMar/>
            <w:vAlign w:val="center"/>
          </w:tcPr>
          <w:p w:rsidRPr="00F4223D" w:rsidR="0085747A" w:rsidP="009C54AE" w:rsidRDefault="0071620A" w14:paraId="65D15F1F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4223D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tcMar/>
            <w:vAlign w:val="center"/>
          </w:tcPr>
          <w:p w:rsidRPr="00F4223D" w:rsidR="0085747A" w:rsidP="009C54AE" w:rsidRDefault="00A84C85" w14:paraId="2C3B1EB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4223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</w:t>
            </w:r>
            <w:r w:rsidRPr="00F4223D" w:rsidR="00A87FC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ę</w:t>
            </w:r>
          </w:p>
          <w:p w:rsidRPr="00F4223D" w:rsidR="0085747A" w:rsidP="009C54AE" w:rsidRDefault="009F4610" w14:paraId="73167FB6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4223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F4223D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tcMar/>
            <w:vAlign w:val="center"/>
          </w:tcPr>
          <w:p w:rsidRPr="00F4223D" w:rsidR="00923D7D" w:rsidP="009C54AE" w:rsidRDefault="0085747A" w14:paraId="412E6785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4223D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F4223D" w:rsidR="0085747A" w:rsidP="009C54AE" w:rsidRDefault="0085747A" w14:paraId="2C4643A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4223D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F4223D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F4223D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Pr="00F4223D" w:rsidR="00D22B9B" w:rsidTr="7FB3ECD2" w14:paraId="0CFC3088" w14:textId="77777777">
        <w:tc>
          <w:tcPr>
            <w:tcW w:w="1962" w:type="dxa"/>
            <w:tcMar/>
          </w:tcPr>
          <w:p w:rsidRPr="00F4223D" w:rsidR="00D22B9B" w:rsidP="00704BA8" w:rsidRDefault="00D22B9B" w14:paraId="24123F3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F4223D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F4223D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  <w:tcMar/>
          </w:tcPr>
          <w:p w:rsidR="00D22B9B" w:rsidP="00D22B9B" w:rsidRDefault="00D22B9B" w14:paraId="6B1067FD" w14:textId="77777777">
            <w:pPr>
              <w:jc w:val="center"/>
            </w:pPr>
            <w:r w:rsidRPr="00A21FF9">
              <w:t>egzamin ustny lub pisemny, kolokwium, obserwacja w trakcie zajęć</w:t>
            </w:r>
          </w:p>
        </w:tc>
        <w:tc>
          <w:tcPr>
            <w:tcW w:w="2117" w:type="dxa"/>
            <w:tcMar/>
          </w:tcPr>
          <w:p w:rsidRPr="00F4223D" w:rsidR="00D22B9B" w:rsidP="7FB3ECD2" w:rsidRDefault="00D22B9B" w14:paraId="6F723F88" w14:textId="38D8C4F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7FB3ECD2" w:rsidR="2E903D1D">
              <w:rPr>
                <w:rFonts w:ascii="Corbel" w:hAnsi="Corbel"/>
                <w:b w:val="0"/>
                <w:bCs w:val="0"/>
                <w:caps w:val="0"/>
                <w:smallCaps w:val="0"/>
              </w:rPr>
              <w:t>w</w:t>
            </w:r>
          </w:p>
        </w:tc>
      </w:tr>
      <w:tr w:rsidRPr="00F4223D" w:rsidR="00D22B9B" w:rsidTr="7FB3ECD2" w14:paraId="4E4DEF5E" w14:textId="77777777">
        <w:tc>
          <w:tcPr>
            <w:tcW w:w="1962" w:type="dxa"/>
            <w:tcMar/>
          </w:tcPr>
          <w:p w:rsidRPr="00F4223D" w:rsidR="00D22B9B" w:rsidP="00704BA8" w:rsidRDefault="00D22B9B" w14:paraId="41DE891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4223D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  <w:tcMar/>
          </w:tcPr>
          <w:p w:rsidR="00D22B9B" w:rsidP="00D22B9B" w:rsidRDefault="00D22B9B" w14:paraId="113D9C89" w14:textId="77777777">
            <w:pPr>
              <w:jc w:val="center"/>
            </w:pPr>
            <w:r w:rsidRPr="00A21FF9">
              <w:t>egzamin ustny lub pisemny, kolokwium, obserwacja w trakcie zajęć</w:t>
            </w:r>
          </w:p>
        </w:tc>
        <w:tc>
          <w:tcPr>
            <w:tcW w:w="2117" w:type="dxa"/>
            <w:tcMar/>
          </w:tcPr>
          <w:p w:rsidR="00D22B9B" w:rsidP="7FB3ECD2" w:rsidRDefault="00D22B9B" w14:paraId="7EEDDA48" w14:textId="38D8C4F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7FB3ECD2" w:rsidR="4D90E091">
              <w:rPr>
                <w:rFonts w:ascii="Corbel" w:hAnsi="Corbel"/>
                <w:b w:val="0"/>
                <w:bCs w:val="0"/>
                <w:caps w:val="0"/>
                <w:smallCaps w:val="0"/>
              </w:rPr>
              <w:t>w</w:t>
            </w:r>
          </w:p>
          <w:p w:rsidR="00D22B9B" w:rsidP="7FB3ECD2" w:rsidRDefault="00D22B9B" w14:paraId="03AAE633" w14:textId="72D4DE20">
            <w:pPr>
              <w:pStyle w:val="Normalny"/>
              <w:jc w:val="center"/>
            </w:pPr>
          </w:p>
        </w:tc>
      </w:tr>
      <w:tr w:rsidRPr="00F4223D" w:rsidR="00D22B9B" w:rsidTr="7FB3ECD2" w14:paraId="7AA0A5A3" w14:textId="77777777">
        <w:tc>
          <w:tcPr>
            <w:tcW w:w="1962" w:type="dxa"/>
            <w:tcMar/>
          </w:tcPr>
          <w:p w:rsidRPr="00F4223D" w:rsidR="00D22B9B" w:rsidP="00704BA8" w:rsidRDefault="00D22B9B" w14:paraId="1EE4D5D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4223D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  <w:tcMar/>
          </w:tcPr>
          <w:p w:rsidR="00D22B9B" w:rsidP="00D22B9B" w:rsidRDefault="00D22B9B" w14:paraId="4BED94FE" w14:textId="77777777">
            <w:pPr>
              <w:jc w:val="center"/>
            </w:pPr>
            <w:r w:rsidRPr="00A21FF9">
              <w:t>egzamin ustny lub pisemny, kolokwium, obserwacja w trakcie zajęć</w:t>
            </w:r>
          </w:p>
        </w:tc>
        <w:tc>
          <w:tcPr>
            <w:tcW w:w="2117" w:type="dxa"/>
            <w:tcMar/>
          </w:tcPr>
          <w:p w:rsidR="00D22B9B" w:rsidP="7FB3ECD2" w:rsidRDefault="00D22B9B" w14:paraId="3CFBB922" w14:textId="38D8C4F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7FB3ECD2" w:rsidR="24CEB28F">
              <w:rPr>
                <w:rFonts w:ascii="Corbel" w:hAnsi="Corbel"/>
                <w:b w:val="0"/>
                <w:bCs w:val="0"/>
                <w:caps w:val="0"/>
                <w:smallCaps w:val="0"/>
              </w:rPr>
              <w:t>w</w:t>
            </w:r>
          </w:p>
          <w:p w:rsidR="00D22B9B" w:rsidP="7FB3ECD2" w:rsidRDefault="00D22B9B" w14:paraId="7479AAF6" w14:textId="5BFFA65E">
            <w:pPr>
              <w:pStyle w:val="Normalny"/>
              <w:jc w:val="center"/>
            </w:pPr>
          </w:p>
        </w:tc>
      </w:tr>
      <w:tr w:rsidR="00D22B9B" w:rsidTr="7FB3ECD2" w14:paraId="5017C19E" w14:textId="77777777"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4223D" w:rsidR="00D22B9B" w:rsidP="000D0429" w:rsidRDefault="00D22B9B" w14:paraId="7FFF4B3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04</w:t>
            </w:r>
          </w:p>
        </w:tc>
        <w:tc>
          <w:tcPr>
            <w:tcW w:w="5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D22B9B" w:rsidP="00D22B9B" w:rsidRDefault="00D22B9B" w14:paraId="7FF621B9" w14:textId="77777777">
            <w:pPr>
              <w:jc w:val="center"/>
            </w:pPr>
            <w:r w:rsidRPr="00A21FF9">
              <w:t>egzamin ustny lub pisemny, kolokwium, obserwacja w trakcie zajęć</w:t>
            </w:r>
          </w:p>
        </w:tc>
        <w:tc>
          <w:tcPr>
            <w:tcW w:w="2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D22B9B" w:rsidP="7FB3ECD2" w:rsidRDefault="00D22B9B" w14:paraId="3F79DD12" w14:textId="38D8C4F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7FB3ECD2" w:rsidR="03AC5B96">
              <w:rPr>
                <w:rFonts w:ascii="Corbel" w:hAnsi="Corbel"/>
                <w:b w:val="0"/>
                <w:bCs w:val="0"/>
                <w:caps w:val="0"/>
                <w:smallCaps w:val="0"/>
              </w:rPr>
              <w:t>w</w:t>
            </w:r>
          </w:p>
          <w:p w:rsidR="00D22B9B" w:rsidP="7FB3ECD2" w:rsidRDefault="00D22B9B" w14:paraId="2078A9D3" w14:textId="3AA6554D">
            <w:pPr>
              <w:pStyle w:val="Normalny"/>
              <w:jc w:val="center"/>
            </w:pPr>
          </w:p>
        </w:tc>
      </w:tr>
      <w:tr w:rsidR="00D22B9B" w:rsidTr="7FB3ECD2" w14:paraId="3AF4DF4D" w14:textId="77777777"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4223D" w:rsidR="00D22B9B" w:rsidP="000D0429" w:rsidRDefault="00D22B9B" w14:paraId="3A6BAC8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D22B9B" w:rsidP="00D22B9B" w:rsidRDefault="00D22B9B" w14:paraId="4FC79B7A" w14:textId="77777777">
            <w:pPr>
              <w:jc w:val="center"/>
            </w:pPr>
            <w:r w:rsidRPr="00A21FF9">
              <w:t>egzamin ustny lub pisemny, kolokwium, obserwacja w trakcie zajęć</w:t>
            </w:r>
          </w:p>
        </w:tc>
        <w:tc>
          <w:tcPr>
            <w:tcW w:w="2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D22B9B" w:rsidP="7FB3ECD2" w:rsidRDefault="00D22B9B" w14:paraId="1906A96C" w14:textId="38D8C4F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7FB3ECD2" w:rsidR="123FD165">
              <w:rPr>
                <w:rFonts w:ascii="Corbel" w:hAnsi="Corbel"/>
                <w:b w:val="0"/>
                <w:bCs w:val="0"/>
                <w:caps w:val="0"/>
                <w:smallCaps w:val="0"/>
              </w:rPr>
              <w:t>w</w:t>
            </w:r>
          </w:p>
          <w:p w:rsidR="00D22B9B" w:rsidP="7FB3ECD2" w:rsidRDefault="00D22B9B" w14:paraId="37A473A2" w14:textId="0FDFACB8">
            <w:pPr>
              <w:pStyle w:val="Normalny"/>
              <w:jc w:val="center"/>
            </w:pPr>
          </w:p>
        </w:tc>
      </w:tr>
      <w:tr w:rsidR="00D22B9B" w:rsidTr="7FB3ECD2" w14:paraId="4BBF73E0" w14:textId="77777777"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4223D" w:rsidR="00D22B9B" w:rsidP="000D0429" w:rsidRDefault="00D22B9B" w14:paraId="5F27517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D22B9B" w:rsidP="00D22B9B" w:rsidRDefault="00D22B9B" w14:paraId="026CD019" w14:textId="77777777">
            <w:pPr>
              <w:jc w:val="center"/>
            </w:pPr>
            <w:r w:rsidRPr="00A21FF9">
              <w:t>egzamin ustny lub pisemny, kolokwium, obserwacja w trakcie zajęć</w:t>
            </w:r>
          </w:p>
        </w:tc>
        <w:tc>
          <w:tcPr>
            <w:tcW w:w="2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D22B9B" w:rsidP="7FB3ECD2" w:rsidRDefault="00D22B9B" w14:paraId="6009353F" w14:textId="38D8C4F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7FB3ECD2" w:rsidR="6DE382DF">
              <w:rPr>
                <w:rFonts w:ascii="Corbel" w:hAnsi="Corbel"/>
                <w:b w:val="0"/>
                <w:bCs w:val="0"/>
                <w:caps w:val="0"/>
                <w:smallCaps w:val="0"/>
              </w:rPr>
              <w:t>w</w:t>
            </w:r>
          </w:p>
          <w:p w:rsidR="00D22B9B" w:rsidP="7FB3ECD2" w:rsidRDefault="00D22B9B" w14:paraId="2377F359" w14:textId="6BD2C202">
            <w:pPr>
              <w:pStyle w:val="Normalny"/>
              <w:jc w:val="center"/>
            </w:pPr>
          </w:p>
        </w:tc>
      </w:tr>
      <w:tr w:rsidRPr="00F4223D" w:rsidR="00D22B9B" w:rsidTr="7FB3ECD2" w14:paraId="6CF677B5" w14:textId="77777777">
        <w:trPr>
          <w:trHeight w:val="840"/>
        </w:trPr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4223D" w:rsidR="00D22B9B" w:rsidP="005F433A" w:rsidRDefault="00D22B9B" w14:paraId="0ACD415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07</w:t>
            </w:r>
          </w:p>
        </w:tc>
        <w:tc>
          <w:tcPr>
            <w:tcW w:w="5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D22B9B" w:rsidP="00D22B9B" w:rsidRDefault="00D22B9B" w14:paraId="7F50DF86" w14:textId="77777777">
            <w:pPr>
              <w:jc w:val="center"/>
            </w:pPr>
            <w:r w:rsidRPr="00A21FF9">
              <w:t>egzamin ustny lub pisemny, kolokwium, obserwacja w trakcie zajęć</w:t>
            </w:r>
          </w:p>
        </w:tc>
        <w:tc>
          <w:tcPr>
            <w:tcW w:w="2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D22B9B" w:rsidP="7FB3ECD2" w:rsidRDefault="00D22B9B" w14:paraId="7E141058" w14:textId="38D8C4F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7FB3ECD2" w:rsidR="11490583">
              <w:rPr>
                <w:rFonts w:ascii="Corbel" w:hAnsi="Corbel"/>
                <w:b w:val="0"/>
                <w:bCs w:val="0"/>
                <w:caps w:val="0"/>
                <w:smallCaps w:val="0"/>
              </w:rPr>
              <w:t>w</w:t>
            </w:r>
          </w:p>
          <w:p w:rsidR="00D22B9B" w:rsidP="7FB3ECD2" w:rsidRDefault="00D22B9B" w14:paraId="5C9C22F8" w14:textId="5C9071F3">
            <w:pPr>
              <w:pStyle w:val="Normalny"/>
              <w:jc w:val="center"/>
            </w:pPr>
          </w:p>
        </w:tc>
      </w:tr>
      <w:tr w:rsidRPr="00F4223D" w:rsidR="00D22B9B" w:rsidTr="7FB3ECD2" w14:paraId="1750628A" w14:textId="77777777"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4223D" w:rsidR="00D22B9B" w:rsidP="005F433A" w:rsidRDefault="00D22B9B" w14:paraId="465B3F0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08</w:t>
            </w:r>
          </w:p>
        </w:tc>
        <w:tc>
          <w:tcPr>
            <w:tcW w:w="5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D22B9B" w:rsidP="00D22B9B" w:rsidRDefault="00D22B9B" w14:paraId="358D0B11" w14:textId="77777777">
            <w:pPr>
              <w:jc w:val="center"/>
            </w:pPr>
            <w:r w:rsidRPr="00A21FF9">
              <w:t>egzamin ustny lub pisemny, kolokwium, obserwacja w trakcie zajęć</w:t>
            </w:r>
          </w:p>
        </w:tc>
        <w:tc>
          <w:tcPr>
            <w:tcW w:w="2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D22B9B" w:rsidP="7FB3ECD2" w:rsidRDefault="00D22B9B" w14:paraId="25975390" w14:textId="38D8C4F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7FB3ECD2" w:rsidR="32BD9FA8">
              <w:rPr>
                <w:rFonts w:ascii="Corbel" w:hAnsi="Corbel"/>
                <w:b w:val="0"/>
                <w:bCs w:val="0"/>
                <w:caps w:val="0"/>
                <w:smallCaps w:val="0"/>
              </w:rPr>
              <w:t>w</w:t>
            </w:r>
          </w:p>
          <w:p w:rsidR="00D22B9B" w:rsidP="7FB3ECD2" w:rsidRDefault="00D22B9B" w14:paraId="7EEE4EC2" w14:textId="4E168D98">
            <w:pPr>
              <w:pStyle w:val="Normalny"/>
              <w:jc w:val="center"/>
            </w:pPr>
          </w:p>
        </w:tc>
      </w:tr>
      <w:tr w:rsidRPr="00F4223D" w:rsidR="007F003F" w:rsidTr="7FB3ECD2" w14:paraId="239F31B4" w14:textId="77777777"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4223D" w:rsidR="007F003F" w:rsidP="005F433A" w:rsidRDefault="003D54C5" w14:paraId="01E0F79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09</w:t>
            </w:r>
          </w:p>
        </w:tc>
        <w:tc>
          <w:tcPr>
            <w:tcW w:w="5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561846" w:rsidR="007F003F" w:rsidP="00D22B9B" w:rsidRDefault="00D22B9B" w14:paraId="2E86285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  <w:highlight w:val="yellow"/>
              </w:rPr>
            </w:pPr>
            <w:r w:rsidRPr="00D22B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ustny lub pisemny, kolokwium, obserwacja w trakcie zajęć</w:t>
            </w:r>
          </w:p>
        </w:tc>
        <w:tc>
          <w:tcPr>
            <w:tcW w:w="2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7F003F" w:rsidP="7FB3ECD2" w:rsidRDefault="007F003F" w14:paraId="6BC5F043" w14:textId="542A8E7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7FB3ECD2" w:rsidR="10D488AD">
              <w:rPr>
                <w:rFonts w:ascii="Corbel" w:hAnsi="Corbel"/>
                <w:b w:val="0"/>
                <w:bCs w:val="0"/>
                <w:caps w:val="0"/>
                <w:smallCaps w:val="0"/>
              </w:rPr>
              <w:t>w</w:t>
            </w:r>
          </w:p>
        </w:tc>
      </w:tr>
    </w:tbl>
    <w:p w:rsidR="008663C0" w:rsidP="009C54AE" w:rsidRDefault="008663C0" w14:paraId="2D428781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="7FB3ECD2" w:rsidRDefault="7FB3ECD2" w14:paraId="758D59FA" w14:textId="116AD18C">
      <w:r>
        <w:br w:type="page"/>
      </w:r>
    </w:p>
    <w:p w:rsidR="0085747A" w:rsidP="009C54AE" w:rsidRDefault="003E1941" w14:paraId="6C5533C8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4223D">
        <w:rPr>
          <w:rFonts w:ascii="Corbel" w:hAnsi="Corbel"/>
          <w:smallCaps w:val="0"/>
          <w:szCs w:val="24"/>
        </w:rPr>
        <w:t xml:space="preserve">4.2 </w:t>
      </w:r>
      <w:r w:rsidRPr="00F4223D" w:rsidR="0085747A">
        <w:rPr>
          <w:rFonts w:ascii="Corbel" w:hAnsi="Corbel"/>
          <w:smallCaps w:val="0"/>
          <w:szCs w:val="24"/>
        </w:rPr>
        <w:t>Warunki zaliczenia przedmiotu (kryteria oceniania)</w:t>
      </w:r>
    </w:p>
    <w:p w:rsidRPr="00F4223D" w:rsidR="008663C0" w:rsidP="009C54AE" w:rsidRDefault="008663C0" w14:paraId="1BB06A48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F4223D" w:rsidR="008663C0" w:rsidTr="7FB3ECD2" w14:paraId="5BA66E84" w14:textId="77777777">
        <w:tc>
          <w:tcPr>
            <w:tcW w:w="9670" w:type="dxa"/>
            <w:tcMar/>
          </w:tcPr>
          <w:p w:rsidRPr="00ED2CB7" w:rsidR="00CF6C79" w:rsidP="00CF6C79" w:rsidRDefault="00CF6C79" w14:paraId="59EA11EA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D2CB7">
              <w:rPr>
                <w:rFonts w:ascii="Corbel" w:hAnsi="Corbel"/>
                <w:smallCaps w:val="0"/>
                <w:szCs w:val="24"/>
              </w:rPr>
              <w:t>Wykład:</w:t>
            </w:r>
            <w:r w:rsidRPr="00ED2CB7">
              <w:rPr>
                <w:rFonts w:ascii="Corbel" w:hAnsi="Corbel"/>
                <w:b w:val="0"/>
                <w:smallCaps w:val="0"/>
                <w:szCs w:val="24"/>
              </w:rPr>
              <w:t xml:space="preserve"> egzamin ustny lub pisemny – do uzyskania oceny pozytywnej wymagane jest osiągnięcie minimum 50% poprawnych odpowiedzi.  Kryteria oceniania aktualny stan prawny, kompletność odpowiedzi, poprawna terminologia, właściwe zastosowanie uzyskanej wiedzy.</w:t>
            </w:r>
          </w:p>
          <w:p w:rsidRPr="00F4223D" w:rsidR="008663C0" w:rsidP="0A9AF548" w:rsidRDefault="00CF6C79" w14:paraId="03BE1BF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A9AF548">
              <w:rPr>
                <w:rFonts w:ascii="Corbel" w:hAnsi="Corbel"/>
                <w:b w:val="0"/>
                <w:smallCaps w:val="0"/>
              </w:rPr>
              <w:t>terminologia, właściwe zastosowanie uzyskanej wiedzy</w:t>
            </w:r>
            <w:r w:rsidR="00B905DE">
              <w:rPr>
                <w:rFonts w:ascii="Corbel" w:hAnsi="Corbel"/>
                <w:b w:val="0"/>
                <w:smallCaps w:val="0"/>
              </w:rPr>
              <w:t>.</w:t>
            </w:r>
          </w:p>
          <w:p w:rsidRPr="00F4223D" w:rsidR="008663C0" w:rsidP="0A9AF548" w:rsidRDefault="008663C0" w14:paraId="2F43CA64" w14:textId="7777777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:rsidRPr="00F4223D" w:rsidR="008663C0" w:rsidP="0A9AF548" w:rsidRDefault="00F62690" w14:paraId="56B83B3D" w14:textId="77777777">
            <w:pPr>
              <w:spacing w:after="0"/>
            </w:pPr>
            <w:r>
              <w:rPr>
                <w:rFonts w:cs="Calibri"/>
                <w:color w:val="000000" w:themeColor="text1"/>
                <w:sz w:val="24"/>
                <w:szCs w:val="24"/>
              </w:rPr>
              <w:t>5,0</w:t>
            </w:r>
            <w:r w:rsidRPr="0A9AF548" w:rsidR="36884F55">
              <w:rPr>
                <w:rFonts w:cs="Calibri"/>
                <w:color w:val="000000" w:themeColor="text1"/>
                <w:sz w:val="24"/>
                <w:szCs w:val="24"/>
              </w:rPr>
              <w:t xml:space="preserve"> – powyższej 90% poprawnych odpowiedzi, </w:t>
            </w:r>
          </w:p>
          <w:p w:rsidRPr="00F4223D" w:rsidR="008663C0" w:rsidP="0A9AF548" w:rsidRDefault="00F62690" w14:paraId="74C575FD" w14:textId="77777777">
            <w:pPr>
              <w:spacing w:after="0"/>
            </w:pPr>
            <w:r>
              <w:rPr>
                <w:rFonts w:cs="Calibri"/>
                <w:color w:val="000000" w:themeColor="text1"/>
                <w:sz w:val="24"/>
                <w:szCs w:val="24"/>
              </w:rPr>
              <w:t>4,5</w:t>
            </w:r>
            <w:r w:rsidRPr="0A9AF548" w:rsidR="36884F55">
              <w:rPr>
                <w:rFonts w:cs="Calibri"/>
                <w:color w:val="000000" w:themeColor="text1"/>
                <w:sz w:val="24"/>
                <w:szCs w:val="24"/>
              </w:rPr>
              <w:t xml:space="preserve"> – 81 – 89%, </w:t>
            </w:r>
          </w:p>
          <w:p w:rsidRPr="00F4223D" w:rsidR="008663C0" w:rsidP="0A9AF548" w:rsidRDefault="00F62690" w14:paraId="564C5B27" w14:textId="2D4CE217">
            <w:pPr>
              <w:spacing w:after="0"/>
            </w:pPr>
            <w:r w:rsidRPr="7FB3ECD2" w:rsidR="6D6FC8A3">
              <w:rPr>
                <w:rFonts w:cs="Calibri"/>
                <w:color w:val="000000" w:themeColor="text1" w:themeTint="FF" w:themeShade="FF"/>
                <w:sz w:val="24"/>
                <w:szCs w:val="24"/>
              </w:rPr>
              <w:t>4,0</w:t>
            </w:r>
            <w:r w:rsidRPr="7FB3ECD2" w:rsidR="3925A982">
              <w:rPr>
                <w:rFonts w:cs="Calibri"/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7FB3ECD2" w:rsidR="3925A982">
              <w:rPr>
                <w:rFonts w:cs="Calibri"/>
                <w:color w:val="000000" w:themeColor="text1" w:themeTint="FF" w:themeShade="FF"/>
                <w:sz w:val="24"/>
                <w:szCs w:val="24"/>
              </w:rPr>
              <w:t>– 70</w:t>
            </w:r>
            <w:r w:rsidRPr="7FB3ECD2" w:rsidR="3925A982">
              <w:rPr>
                <w:rFonts w:cs="Calibri"/>
                <w:color w:val="000000" w:themeColor="text1" w:themeTint="FF" w:themeShade="FF"/>
                <w:sz w:val="24"/>
                <w:szCs w:val="24"/>
              </w:rPr>
              <w:t xml:space="preserve"> – 80%, </w:t>
            </w:r>
          </w:p>
          <w:p w:rsidRPr="00F4223D" w:rsidR="008663C0" w:rsidP="0A9AF548" w:rsidRDefault="00F62690" w14:paraId="4A51C4E7" w14:textId="77777777">
            <w:pPr>
              <w:spacing w:after="0"/>
            </w:pPr>
            <w:r>
              <w:rPr>
                <w:rFonts w:cs="Calibri"/>
                <w:color w:val="000000" w:themeColor="text1"/>
                <w:sz w:val="24"/>
                <w:szCs w:val="24"/>
              </w:rPr>
              <w:t>3,5</w:t>
            </w:r>
            <w:r w:rsidRPr="0A9AF548" w:rsidR="36884F55">
              <w:rPr>
                <w:rFonts w:cs="Calibri"/>
                <w:color w:val="000000" w:themeColor="text1"/>
                <w:sz w:val="24"/>
                <w:szCs w:val="24"/>
              </w:rPr>
              <w:t xml:space="preserve"> – 61 -69%, </w:t>
            </w:r>
          </w:p>
          <w:p w:rsidRPr="00F4223D" w:rsidR="008663C0" w:rsidP="0A9AF548" w:rsidRDefault="00F62690" w14:paraId="3DFBB4AD" w14:textId="77777777">
            <w:pPr>
              <w:spacing w:after="0"/>
            </w:pPr>
            <w:r>
              <w:rPr>
                <w:rFonts w:cs="Calibri"/>
                <w:color w:val="000000" w:themeColor="text1"/>
                <w:sz w:val="24"/>
                <w:szCs w:val="24"/>
              </w:rPr>
              <w:t>3,0</w:t>
            </w:r>
            <w:r w:rsidRPr="0A9AF548" w:rsidR="36884F55">
              <w:rPr>
                <w:rFonts w:cs="Calibri"/>
                <w:color w:val="000000" w:themeColor="text1"/>
                <w:sz w:val="24"/>
                <w:szCs w:val="24"/>
              </w:rPr>
              <w:t xml:space="preserve">– 51 – 60%, </w:t>
            </w:r>
          </w:p>
          <w:p w:rsidRPr="00F4223D" w:rsidR="008663C0" w:rsidP="0A9AF548" w:rsidRDefault="00F62690" w14:paraId="7C4F13C1" w14:textId="77777777">
            <w:pPr>
              <w:spacing w:after="0"/>
            </w:pPr>
            <w:r>
              <w:rPr>
                <w:rFonts w:cs="Calibri"/>
                <w:color w:val="000000" w:themeColor="text1"/>
                <w:sz w:val="24"/>
                <w:szCs w:val="24"/>
              </w:rPr>
              <w:t>2,0-</w:t>
            </w:r>
            <w:r w:rsidRPr="0A9AF548" w:rsidR="36884F55">
              <w:rPr>
                <w:rFonts w:cs="Calibri"/>
                <w:color w:val="000000" w:themeColor="text1"/>
                <w:sz w:val="24"/>
                <w:szCs w:val="24"/>
              </w:rPr>
              <w:t xml:space="preserve"> poniżej 50 %.</w:t>
            </w:r>
          </w:p>
          <w:p w:rsidRPr="00F4223D" w:rsidR="008663C0" w:rsidP="0A9AF548" w:rsidRDefault="008663C0" w14:paraId="00B5DB30" w14:textId="7777777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</w:tc>
      </w:tr>
    </w:tbl>
    <w:p w:rsidRPr="00F4223D" w:rsidR="00923D7D" w:rsidP="009C54AE" w:rsidRDefault="00923D7D" w14:paraId="1AEAB2FF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Pr="00F4223D" w:rsidR="0085747A" w:rsidP="009C54AE" w:rsidRDefault="0085747A" w14:paraId="38E194F0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F4223D" w:rsidR="009F4610" w:rsidP="009C54AE" w:rsidRDefault="0085747A" w14:paraId="411B8CC9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F4223D">
        <w:rPr>
          <w:rFonts w:ascii="Corbel" w:hAnsi="Corbel"/>
          <w:b/>
          <w:sz w:val="24"/>
          <w:szCs w:val="24"/>
        </w:rPr>
        <w:t xml:space="preserve">5. </w:t>
      </w:r>
      <w:r w:rsidRPr="00F4223D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F4223D" w:rsidR="0085747A" w:rsidP="009C54AE" w:rsidRDefault="0085747A" w14:paraId="58F4CD71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Pr="00F4223D" w:rsidR="0085747A" w:rsidTr="7FB3ECD2" w14:paraId="54123FD2" w14:textId="77777777">
        <w:tc>
          <w:tcPr>
            <w:tcW w:w="4962" w:type="dxa"/>
            <w:tcMar/>
            <w:vAlign w:val="center"/>
          </w:tcPr>
          <w:p w:rsidRPr="00F4223D" w:rsidR="0085747A" w:rsidP="009C54AE" w:rsidRDefault="00C61DC5" w14:paraId="427A3A66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4223D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F4223D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F4223D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F4223D" w:rsidR="0085747A" w:rsidP="009C54AE" w:rsidRDefault="00C61DC5" w14:paraId="661F266E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4223D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F4223D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F4223D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Pr="00F4223D" w:rsidR="0085747A" w:rsidTr="7FB3ECD2" w14:paraId="15F44271" w14:textId="77777777">
        <w:tc>
          <w:tcPr>
            <w:tcW w:w="4962" w:type="dxa"/>
            <w:tcMar/>
          </w:tcPr>
          <w:p w:rsidRPr="00ED2CB7" w:rsidR="0085747A" w:rsidP="009C54AE" w:rsidRDefault="00C61DC5" w14:paraId="5B2750C6" w14:textId="1F83B02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FB3ECD2" w:rsidR="00C61DC5">
              <w:rPr>
                <w:rFonts w:ascii="Corbel" w:hAnsi="Corbel"/>
                <w:sz w:val="24"/>
                <w:szCs w:val="24"/>
              </w:rPr>
              <w:t>G</w:t>
            </w:r>
            <w:r w:rsidRPr="7FB3ECD2" w:rsidR="0085747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7FB3ECD2" w:rsidR="0085747A">
              <w:rPr>
                <w:rFonts w:ascii="Corbel" w:hAnsi="Corbel"/>
                <w:sz w:val="24"/>
                <w:szCs w:val="24"/>
              </w:rPr>
              <w:t xml:space="preserve">z </w:t>
            </w:r>
            <w:r w:rsidRPr="7FB3ECD2" w:rsidR="29E6247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7FB3ECD2" w:rsidR="00C61DC5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tcMar/>
          </w:tcPr>
          <w:p w:rsidRPr="00ED2CB7" w:rsidR="0085747A" w:rsidP="53EA3F55" w:rsidRDefault="001C79BF" w14:paraId="0E52B4F1" w14:textId="77777777">
            <w:pPr>
              <w:pStyle w:val="Akapitzlist"/>
              <w:spacing w:after="0" w:line="240" w:lineRule="auto"/>
              <w:ind w:left="0"/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Pr="00F4223D" w:rsidR="00C61DC5" w:rsidTr="7FB3ECD2" w14:paraId="3CE00177" w14:textId="77777777">
        <w:tc>
          <w:tcPr>
            <w:tcW w:w="4962" w:type="dxa"/>
            <w:tcMar/>
          </w:tcPr>
          <w:p w:rsidRPr="00ED2CB7" w:rsidR="00C61DC5" w:rsidP="009C54AE" w:rsidRDefault="00C61DC5" w14:paraId="56A5A810" w14:textId="3A26B8F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FB3ECD2" w:rsidR="00C61DC5">
              <w:rPr>
                <w:rFonts w:ascii="Corbel" w:hAnsi="Corbel"/>
                <w:sz w:val="24"/>
                <w:szCs w:val="24"/>
              </w:rPr>
              <w:t>Inne z udziałem nauczyciela</w:t>
            </w:r>
            <w:r w:rsidRPr="7FB3ECD2" w:rsidR="65D8E86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Pr="00ED2CB7" w:rsidR="00C61DC5" w:rsidP="009C54AE" w:rsidRDefault="00C61DC5" w14:paraId="2C2D64CD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D2CB7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Mar/>
          </w:tcPr>
          <w:p w:rsidRPr="00ED2CB7" w:rsidR="00C61DC5" w:rsidP="001C60C5" w:rsidRDefault="001C79BF" w14:paraId="6480D108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Pr="00F4223D" w:rsidR="00C61DC5" w:rsidTr="7FB3ECD2" w14:paraId="1AC1B3B7" w14:textId="77777777">
        <w:tc>
          <w:tcPr>
            <w:tcW w:w="4962" w:type="dxa"/>
            <w:tcMar/>
          </w:tcPr>
          <w:p w:rsidRPr="00ED2CB7" w:rsidR="0071620A" w:rsidP="009C54AE" w:rsidRDefault="00C61DC5" w14:paraId="78A4F8BC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D2CB7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ED2CB7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ED2CB7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Pr="00ED2CB7" w:rsidR="00C61DC5" w:rsidP="009C54AE" w:rsidRDefault="00C61DC5" w14:paraId="6BE74193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D2CB7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Mar/>
          </w:tcPr>
          <w:p w:rsidRPr="00ED2CB7" w:rsidR="00C61DC5" w:rsidP="53EA3F55" w:rsidRDefault="001C79BF" w14:paraId="21CB9938" w14:textId="77777777">
            <w:pPr>
              <w:pStyle w:val="Akapitzlist"/>
              <w:spacing w:after="0" w:line="240" w:lineRule="auto"/>
              <w:ind w:left="0"/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Pr="00F4223D" w:rsidR="0085747A" w:rsidTr="7FB3ECD2" w14:paraId="237C7E5C" w14:textId="77777777">
        <w:tc>
          <w:tcPr>
            <w:tcW w:w="4962" w:type="dxa"/>
            <w:tcMar/>
          </w:tcPr>
          <w:p w:rsidRPr="00ED2CB7" w:rsidR="0085747A" w:rsidP="009C54AE" w:rsidRDefault="0085747A" w14:paraId="14183A11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D2CB7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ED2CB7" w:rsidR="0085747A" w:rsidP="009C54AE" w:rsidRDefault="001C60C5" w14:paraId="007855B4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3EA3F55">
              <w:rPr>
                <w:rFonts w:ascii="Corbel" w:hAnsi="Corbel"/>
                <w:sz w:val="24"/>
                <w:szCs w:val="24"/>
              </w:rPr>
              <w:t>1</w:t>
            </w:r>
            <w:r w:rsidRPr="53EA3F55" w:rsidR="06DD87BB"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Pr="00F4223D" w:rsidR="0085747A" w:rsidTr="7FB3ECD2" w14:paraId="036FD327" w14:textId="77777777">
        <w:tc>
          <w:tcPr>
            <w:tcW w:w="4962" w:type="dxa"/>
            <w:tcMar/>
          </w:tcPr>
          <w:p w:rsidRPr="00ED2CB7" w:rsidR="0085747A" w:rsidP="009C54AE" w:rsidRDefault="0085747A" w14:paraId="7A084A17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ED2CB7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ED2CB7" w:rsidR="0085747A" w:rsidP="009C54AE" w:rsidRDefault="003419EC" w14:paraId="2B0F4250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D2CB7"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Pr="00F4223D" w:rsidR="0085747A" w:rsidP="009C54AE" w:rsidRDefault="00923D7D" w14:paraId="74043BB5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F4223D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F4223D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Pr="00F4223D" w:rsidR="003E1941" w:rsidP="009C54AE" w:rsidRDefault="003E1941" w14:paraId="617385F7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F4223D" w:rsidR="0085747A" w:rsidP="53EA3F55" w:rsidRDefault="0071620A" w14:paraId="27E72E46" w14:textId="77777777">
      <w:pPr>
        <w:pStyle w:val="Punktygwne"/>
        <w:spacing w:before="0" w:after="0"/>
        <w:rPr>
          <w:rFonts w:ascii="Corbel" w:hAnsi="Corbel"/>
          <w:smallCaps w:val="0"/>
        </w:rPr>
      </w:pPr>
      <w:r w:rsidRPr="53EA3F55">
        <w:rPr>
          <w:rFonts w:ascii="Corbel" w:hAnsi="Corbel"/>
          <w:smallCaps w:val="0"/>
        </w:rPr>
        <w:t xml:space="preserve">6. </w:t>
      </w:r>
      <w:r w:rsidRPr="53EA3F55" w:rsidR="0085747A">
        <w:rPr>
          <w:rFonts w:ascii="Corbel" w:hAnsi="Corbel"/>
          <w:smallCaps w:val="0"/>
        </w:rPr>
        <w:t>PRAKTYKI ZAWODOWE W RAMACH PRZEDMIOTU</w:t>
      </w:r>
    </w:p>
    <w:p w:rsidRPr="00F4223D" w:rsidR="0085747A" w:rsidP="009C54AE" w:rsidRDefault="0085747A" w14:paraId="6AE6E93A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F4223D" w:rsidR="0085747A" w:rsidTr="53EA3F55" w14:paraId="688D9449" w14:textId="77777777">
        <w:trPr>
          <w:trHeight w:val="397"/>
        </w:trPr>
        <w:tc>
          <w:tcPr>
            <w:tcW w:w="3544" w:type="dxa"/>
          </w:tcPr>
          <w:p w:rsidRPr="00F4223D" w:rsidR="0085747A" w:rsidP="009C54AE" w:rsidRDefault="0085747A" w14:paraId="378E3FF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4223D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F4223D" w:rsidR="0085747A" w:rsidP="53EA3F55" w:rsidRDefault="12E2A14E" w14:paraId="6737F3B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53EA3F55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Pr="00F4223D" w:rsidR="0085747A" w:rsidTr="53EA3F55" w14:paraId="7CA8310E" w14:textId="77777777">
        <w:trPr>
          <w:trHeight w:val="397"/>
        </w:trPr>
        <w:tc>
          <w:tcPr>
            <w:tcW w:w="3544" w:type="dxa"/>
          </w:tcPr>
          <w:p w:rsidRPr="00F4223D" w:rsidR="0085747A" w:rsidP="009C54AE" w:rsidRDefault="0085747A" w14:paraId="1A7EA87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4223D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F4223D" w:rsidR="0085747A" w:rsidP="53EA3F55" w:rsidRDefault="074F8DA9" w14:paraId="0810841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3EA3F55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:rsidRPr="00F4223D" w:rsidR="003E1941" w:rsidP="009C54AE" w:rsidRDefault="003E1941" w14:paraId="5B6EE9F5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7FB3ECD2" w:rsidRDefault="7FB3ECD2" w14:paraId="2BD33916" w14:textId="481360EB">
      <w:r>
        <w:br w:type="page"/>
      </w:r>
    </w:p>
    <w:p w:rsidR="0085747A" w:rsidP="009C54AE" w:rsidRDefault="00675843" w14:paraId="49125038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4223D">
        <w:rPr>
          <w:rFonts w:ascii="Corbel" w:hAnsi="Corbel"/>
          <w:smallCaps w:val="0"/>
          <w:szCs w:val="24"/>
        </w:rPr>
        <w:t xml:space="preserve">7. </w:t>
      </w:r>
      <w:r w:rsidRPr="00F4223D" w:rsidR="0085747A">
        <w:rPr>
          <w:rFonts w:ascii="Corbel" w:hAnsi="Corbel"/>
          <w:smallCaps w:val="0"/>
          <w:szCs w:val="24"/>
        </w:rPr>
        <w:t>LITERATURA</w:t>
      </w:r>
    </w:p>
    <w:p w:rsidRPr="00F4223D" w:rsidR="008663C0" w:rsidP="009C54AE" w:rsidRDefault="008663C0" w14:paraId="5E9C439E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F4223D" w:rsidR="008663C0" w:rsidTr="7FB3ECD2" w14:paraId="1FC0DA1B" w14:textId="77777777">
        <w:trPr>
          <w:trHeight w:val="397"/>
        </w:trPr>
        <w:tc>
          <w:tcPr>
            <w:tcW w:w="7513" w:type="dxa"/>
            <w:tcMar/>
          </w:tcPr>
          <w:p w:rsidRPr="00F4223D" w:rsidR="008663C0" w:rsidP="53EA3F55" w:rsidRDefault="13D00F15" w14:paraId="2BDAE4FC" w14:textId="7777777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53EA3F55">
              <w:rPr>
                <w:rFonts w:ascii="Corbel" w:hAnsi="Corbel"/>
                <w:bCs/>
                <w:smallCaps w:val="0"/>
              </w:rPr>
              <w:t xml:space="preserve">Literatura podstawowa: </w:t>
            </w:r>
          </w:p>
          <w:p w:rsidR="53EA3F55" w:rsidP="53EA3F55" w:rsidRDefault="53EA3F55" w14:paraId="078F5032" w14:textId="7777777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:rsidR="00981032" w:rsidP="00981032" w:rsidRDefault="00981032" w14:paraId="20044DEE" w14:textId="77777777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8103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 Jagielski, </w:t>
            </w:r>
            <w:r w:rsidRPr="00B04934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Kontrola administracji publicznej</w:t>
            </w:r>
            <w:r w:rsidRPr="0098103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</w:t>
            </w:r>
            <w:r w:rsidR="00EF34D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4, </w:t>
            </w:r>
            <w:proofErr w:type="spellStart"/>
            <w:r w:rsidR="00EF34D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LexisNexis</w:t>
            </w:r>
            <w:proofErr w:type="spellEnd"/>
            <w:r w:rsidR="00EF34D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2018</w:t>
            </w:r>
            <w:r w:rsidR="00482E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</w:p>
          <w:p w:rsidR="002F7C62" w:rsidP="002F7C62" w:rsidRDefault="002F7C62" w14:paraId="602E6D0A" w14:textId="77777777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F7C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S. Jędrzejewski, H. Nowicki, </w:t>
            </w:r>
            <w:r w:rsidRPr="00B04934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Kontrola administracji publicznej. Kontrola a nadzór, struktura systemu, instytucje</w:t>
            </w:r>
            <w:r w:rsidRPr="002F7C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Toruń 1995,</w:t>
            </w:r>
          </w:p>
          <w:p w:rsidR="008663C0" w:rsidP="7FB3ECD2" w:rsidRDefault="0CCA3763" w14:paraId="701A00B5" w14:textId="6ABDA20A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7FB3ECD2" w:rsidR="1449461A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A.</w:t>
            </w:r>
            <w:r w:rsidRPr="7FB3ECD2" w:rsidR="3B0F9E85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</w:t>
            </w:r>
            <w:r w:rsidRPr="7FB3ECD2" w:rsidR="1449461A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Barczewska-Dziobek, </w:t>
            </w:r>
            <w:r w:rsidRPr="7FB3ECD2" w:rsidR="1449461A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>Słowo o nadzorze administracji, W: Władztwo administracyjne: administracja publiczna w sferze imperium i w sferze dominium</w:t>
            </w:r>
            <w:r w:rsidRPr="7FB3ECD2" w:rsidR="1449461A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/ [red. nauk. Jan Łukasiewicz], </w:t>
            </w:r>
            <w:r w:rsidRPr="7FB3ECD2" w:rsidR="1449461A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Rzeszów:</w:t>
            </w:r>
            <w:r w:rsidRPr="7FB3ECD2" w:rsidR="1449461A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Towarzystwo Naukowe Organizacji i Kierownictwa. Dom Organizatora, 2012</w:t>
            </w:r>
            <w:r w:rsidRPr="7FB3ECD2" w:rsidR="2749158F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,</w:t>
            </w:r>
          </w:p>
          <w:p w:rsidRPr="00F4223D" w:rsidR="00981032" w:rsidP="53EA3F55" w:rsidRDefault="0CCA3763" w14:paraId="309A050F" w14:textId="1B09E7E9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53EA3F55">
              <w:rPr>
                <w:rFonts w:ascii="Corbel" w:hAnsi="Corbel"/>
                <w:b w:val="0"/>
                <w:smallCaps w:val="0"/>
                <w:color w:val="000000" w:themeColor="text1"/>
              </w:rPr>
              <w:t>M.</w:t>
            </w:r>
            <w:r w:rsidR="00B04934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 w:rsidRPr="53EA3F55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Szewczyk, </w:t>
            </w:r>
            <w:r w:rsidRPr="00B04934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Nadzór w materialnym prawie administracyjnym. Administracja wobec wolności i innych praw podmiotowych jednos</w:t>
            </w:r>
            <w:r w:rsidRPr="00B04934" w:rsidR="5948F0AA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tki,</w:t>
            </w:r>
            <w:r w:rsidRPr="53EA3F55" w:rsidR="5948F0A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 w:rsidRPr="53EA3F55" w:rsidR="00ED2CB7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Wydawnictwo Naukowe UAM, </w:t>
            </w:r>
            <w:r w:rsidRPr="53EA3F55">
              <w:rPr>
                <w:rFonts w:ascii="Corbel" w:hAnsi="Corbel"/>
                <w:b w:val="0"/>
                <w:smallCaps w:val="0"/>
                <w:color w:val="000000" w:themeColor="text1"/>
              </w:rPr>
              <w:t>1995</w:t>
            </w:r>
            <w:r w:rsidRPr="53EA3F55" w:rsidR="49A4F28D">
              <w:rPr>
                <w:rFonts w:ascii="Corbel" w:hAnsi="Corbel"/>
                <w:b w:val="0"/>
                <w:smallCaps w:val="0"/>
                <w:color w:val="000000" w:themeColor="text1"/>
              </w:rPr>
              <w:t>.</w:t>
            </w:r>
          </w:p>
        </w:tc>
      </w:tr>
      <w:tr w:rsidRPr="00F4223D" w:rsidR="008663C0" w:rsidTr="7FB3ECD2" w14:paraId="5AF8C80E" w14:textId="77777777">
        <w:trPr>
          <w:trHeight w:val="397"/>
        </w:trPr>
        <w:tc>
          <w:tcPr>
            <w:tcW w:w="7513" w:type="dxa"/>
            <w:tcMar/>
          </w:tcPr>
          <w:p w:rsidRPr="00F4223D" w:rsidR="008663C0" w:rsidP="53EA3F55" w:rsidRDefault="13D00F15" w14:paraId="447C067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3EA3F55">
              <w:rPr>
                <w:rFonts w:ascii="Corbel" w:hAnsi="Corbel"/>
                <w:bCs/>
                <w:smallCaps w:val="0"/>
              </w:rPr>
              <w:t>Literatura uzupełniająca:</w:t>
            </w:r>
          </w:p>
          <w:p w:rsidR="00CB3106" w:rsidP="53EA3F55" w:rsidRDefault="46A7BA3F" w14:paraId="6511CA97" w14:textId="26836D6E">
            <w:pPr>
              <w:pStyle w:val="Punktygwne"/>
              <w:numPr>
                <w:ilvl w:val="0"/>
                <w:numId w:val="3"/>
              </w:numPr>
              <w:spacing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53EA3F55">
              <w:rPr>
                <w:rFonts w:ascii="Corbel" w:hAnsi="Corbel"/>
                <w:b w:val="0"/>
                <w:smallCaps w:val="0"/>
                <w:color w:val="000000" w:themeColor="text1"/>
              </w:rPr>
              <w:t>M.</w:t>
            </w:r>
            <w:r w:rsidR="00B04934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 w:rsidRPr="53EA3F55">
              <w:rPr>
                <w:rFonts w:ascii="Corbel" w:hAnsi="Corbel"/>
                <w:b w:val="0"/>
                <w:smallCaps w:val="0"/>
                <w:color w:val="000000" w:themeColor="text1"/>
              </w:rPr>
              <w:t>Biliński, W. Gonet, H.</w:t>
            </w:r>
            <w:r w:rsidR="00B04934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 w:rsidRPr="53EA3F55">
              <w:rPr>
                <w:rFonts w:ascii="Corbel" w:hAnsi="Corbel"/>
                <w:b w:val="0"/>
                <w:smallCaps w:val="0"/>
                <w:color w:val="000000" w:themeColor="text1"/>
              </w:rPr>
              <w:t>Wolska</w:t>
            </w:r>
            <w:r w:rsidRPr="00B04934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,</w:t>
            </w:r>
            <w:r w:rsidRPr="00B04934" w:rsidR="00B04934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 </w:t>
            </w:r>
            <w:r w:rsidRPr="00B04934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Kontrola oraz nadzór</w:t>
            </w:r>
            <w:r w:rsidRPr="00B04934" w:rsidR="00B905DE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 </w:t>
            </w:r>
            <w:r w:rsidRPr="00B04934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dotyczący realizacji zadań z zakresu</w:t>
            </w:r>
            <w:r w:rsidRPr="00B04934" w:rsidR="00B905DE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 </w:t>
            </w:r>
            <w:r w:rsidRPr="00B04934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gospodarki komunalnej</w:t>
            </w:r>
            <w:r w:rsidRPr="53EA3F55">
              <w:rPr>
                <w:rFonts w:ascii="Corbel" w:hAnsi="Corbel"/>
                <w:b w:val="0"/>
                <w:smallCaps w:val="0"/>
                <w:color w:val="000000" w:themeColor="text1"/>
              </w:rPr>
              <w:t>, Wolters Kluwer, 2020</w:t>
            </w:r>
            <w:r w:rsidRPr="53EA3F55" w:rsidR="49A4F28D">
              <w:rPr>
                <w:rFonts w:ascii="Corbel" w:hAnsi="Corbel"/>
                <w:b w:val="0"/>
                <w:smallCaps w:val="0"/>
                <w:color w:val="000000" w:themeColor="text1"/>
              </w:rPr>
              <w:t>,</w:t>
            </w:r>
          </w:p>
          <w:p w:rsidRPr="00482E56" w:rsidR="00CB3106" w:rsidP="00482E56" w:rsidRDefault="00482E56" w14:paraId="7695F33F" w14:textId="77777777">
            <w:pPr>
              <w:pStyle w:val="Akapitzlist"/>
              <w:numPr>
                <w:ilvl w:val="0"/>
                <w:numId w:val="3"/>
              </w:numPr>
              <w:rPr>
                <w:rFonts w:ascii="Corbel" w:hAnsi="Corbel"/>
                <w:color w:val="000000"/>
                <w:sz w:val="24"/>
                <w:szCs w:val="24"/>
              </w:rPr>
            </w:pPr>
            <w:r w:rsidRPr="00482E56">
              <w:rPr>
                <w:rFonts w:ascii="Corbel" w:hAnsi="Corbel"/>
                <w:color w:val="000000"/>
                <w:sz w:val="24"/>
                <w:szCs w:val="24"/>
              </w:rPr>
              <w:t xml:space="preserve">E. Ura, </w:t>
            </w:r>
            <w:r w:rsidRPr="00B04934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Prawo Administracyjne</w:t>
            </w:r>
            <w:r w:rsidRPr="00482E56">
              <w:rPr>
                <w:rFonts w:ascii="Corbel" w:hAnsi="Corbel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82E56">
              <w:rPr>
                <w:rFonts w:ascii="Corbel" w:hAnsi="Corbel"/>
                <w:color w:val="000000"/>
                <w:sz w:val="24"/>
                <w:szCs w:val="24"/>
              </w:rPr>
              <w:t>LexisNexis</w:t>
            </w:r>
            <w:proofErr w:type="spellEnd"/>
            <w:r w:rsidRPr="00482E56">
              <w:rPr>
                <w:rFonts w:ascii="Corbel" w:hAnsi="Corbel"/>
                <w:color w:val="000000"/>
                <w:sz w:val="24"/>
                <w:szCs w:val="24"/>
              </w:rPr>
              <w:t>, Warszawa 2012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,</w:t>
            </w:r>
          </w:p>
          <w:p w:rsidRPr="00B60562" w:rsidR="008663C0" w:rsidP="7FB3ECD2" w:rsidRDefault="56EF49E1" w14:paraId="71A1A368" w14:textId="3DE37C9D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7FB3ECD2" w:rsidR="550173F5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A</w:t>
            </w:r>
            <w:r w:rsidRPr="7FB3ECD2" w:rsidR="550173F5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.</w:t>
            </w:r>
            <w:r w:rsidRPr="7FB3ECD2" w:rsidR="7E0C08DE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</w:t>
            </w:r>
            <w:r w:rsidRPr="7FB3ECD2" w:rsidR="550173F5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Łukaszuk</w:t>
            </w:r>
            <w:r w:rsidRPr="7FB3ECD2" w:rsidR="550173F5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>, Prawne uwarunkowania kontroli zarządczej w jednostkach samorządu terytorialnego</w:t>
            </w:r>
            <w:r w:rsidRPr="7FB3ECD2" w:rsidR="550173F5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, Zeszyty Naukowe Uniwersytetu Rzeszowskiego 77, Seria Prawnicza „Prawo12”, Rzeszów 2013</w:t>
            </w:r>
            <w:r w:rsidRPr="7FB3ECD2" w:rsidR="2749158F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.</w:t>
            </w:r>
          </w:p>
          <w:p w:rsidRPr="00F4223D" w:rsidR="00B60562" w:rsidP="53EA3F55" w:rsidRDefault="00B60562" w14:paraId="6106BFCB" w14:textId="0A96DB38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</w:rPr>
              <w:t>A</w:t>
            </w:r>
            <w:r w:rsidR="00B04934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color w:val="000000" w:themeColor="text1"/>
              </w:rPr>
              <w:t>.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 w:themeColor="text1"/>
              </w:rPr>
              <w:t>Gados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, </w:t>
            </w:r>
            <w:r w:rsidRPr="00B04934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Interpretacja terminu kontrola w uchwale Kolegium NIK</w:t>
            </w:r>
            <w:r>
              <w:rPr>
                <w:rFonts w:ascii="Corbel" w:hAnsi="Corbel"/>
                <w:b w:val="0"/>
                <w:smallCaps w:val="0"/>
                <w:color w:val="000000" w:themeColor="text1"/>
              </w:rPr>
              <w:t>, Kontrola Państwowa 2018</w:t>
            </w:r>
          </w:p>
        </w:tc>
      </w:tr>
    </w:tbl>
    <w:p w:rsidRPr="00F4223D" w:rsidR="0085747A" w:rsidP="009C54AE" w:rsidRDefault="0085747A" w14:paraId="151F9DDA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F4223D" w:rsidR="0085747A" w:rsidP="009C54AE" w:rsidRDefault="0085747A" w14:paraId="78F762B9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F4223D" w:rsidR="0085747A" w:rsidP="00F83B28" w:rsidRDefault="0085747A" w14:paraId="45934BB1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F4223D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F4223D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96416" w:rsidP="00C16ABF" w:rsidRDefault="00896416" w14:paraId="0ABA1668" w14:textId="77777777">
      <w:pPr>
        <w:spacing w:after="0" w:line="240" w:lineRule="auto"/>
      </w:pPr>
      <w:r>
        <w:separator/>
      </w:r>
    </w:p>
  </w:endnote>
  <w:endnote w:type="continuationSeparator" w:id="0">
    <w:p w:rsidR="00896416" w:rsidP="00C16ABF" w:rsidRDefault="00896416" w14:paraId="603EB8A1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96416" w:rsidP="00C16ABF" w:rsidRDefault="00896416" w14:paraId="6E0CD7CA" w14:textId="77777777">
      <w:pPr>
        <w:spacing w:after="0" w:line="240" w:lineRule="auto"/>
      </w:pPr>
      <w:r>
        <w:separator/>
      </w:r>
    </w:p>
  </w:footnote>
  <w:footnote w:type="continuationSeparator" w:id="0">
    <w:p w:rsidR="00896416" w:rsidP="00C16ABF" w:rsidRDefault="00896416" w14:paraId="305F5E08" w14:textId="77777777">
      <w:pPr>
        <w:spacing w:after="0" w:line="240" w:lineRule="auto"/>
      </w:pPr>
      <w:r>
        <w:continuationSeparator/>
      </w:r>
    </w:p>
  </w:footnote>
  <w:footnote w:id="1">
    <w:p w:rsidR="0030395F" w:rsidRDefault="0030395F" w14:paraId="327EEB35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6CA544B"/>
    <w:multiLevelType w:val="hybridMultilevel"/>
    <w:tmpl w:val="078C03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633488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0EE2AB4"/>
    <w:multiLevelType w:val="hybridMultilevel"/>
    <w:tmpl w:val="6E1488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8671377">
    <w:abstractNumId w:val="0"/>
  </w:num>
  <w:num w:numId="2" w16cid:durableId="526408024">
    <w:abstractNumId w:val="3"/>
  </w:num>
  <w:num w:numId="3" w16cid:durableId="1050499917">
    <w:abstractNumId w:val="1"/>
  </w:num>
  <w:num w:numId="4" w16cid:durableId="197935547">
    <w:abstractNumId w:val="2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12ED"/>
    <w:rsid w:val="00004459"/>
    <w:rsid w:val="000048FD"/>
    <w:rsid w:val="000077B4"/>
    <w:rsid w:val="000147D5"/>
    <w:rsid w:val="00015B8F"/>
    <w:rsid w:val="00022ECE"/>
    <w:rsid w:val="000236CD"/>
    <w:rsid w:val="00042A51"/>
    <w:rsid w:val="00042D2E"/>
    <w:rsid w:val="00044C82"/>
    <w:rsid w:val="00070ED6"/>
    <w:rsid w:val="000742DC"/>
    <w:rsid w:val="00082885"/>
    <w:rsid w:val="00084C12"/>
    <w:rsid w:val="0009462C"/>
    <w:rsid w:val="00094B12"/>
    <w:rsid w:val="00096C46"/>
    <w:rsid w:val="000A296F"/>
    <w:rsid w:val="000A2A28"/>
    <w:rsid w:val="000A4CA2"/>
    <w:rsid w:val="000A5219"/>
    <w:rsid w:val="000B192D"/>
    <w:rsid w:val="000B28EE"/>
    <w:rsid w:val="000B3E37"/>
    <w:rsid w:val="000C65AA"/>
    <w:rsid w:val="000D04B0"/>
    <w:rsid w:val="000D39D6"/>
    <w:rsid w:val="000D414D"/>
    <w:rsid w:val="000F1C57"/>
    <w:rsid w:val="000F5615"/>
    <w:rsid w:val="00100001"/>
    <w:rsid w:val="00121C29"/>
    <w:rsid w:val="00121F96"/>
    <w:rsid w:val="00124BFF"/>
    <w:rsid w:val="0012560E"/>
    <w:rsid w:val="00127108"/>
    <w:rsid w:val="00134B13"/>
    <w:rsid w:val="0013742A"/>
    <w:rsid w:val="00146BC0"/>
    <w:rsid w:val="0015251A"/>
    <w:rsid w:val="00153C41"/>
    <w:rsid w:val="00154381"/>
    <w:rsid w:val="001640A7"/>
    <w:rsid w:val="00164FA7"/>
    <w:rsid w:val="00166A03"/>
    <w:rsid w:val="001718A7"/>
    <w:rsid w:val="001737CF"/>
    <w:rsid w:val="00176083"/>
    <w:rsid w:val="00176605"/>
    <w:rsid w:val="00177C0C"/>
    <w:rsid w:val="00192F37"/>
    <w:rsid w:val="001A70D2"/>
    <w:rsid w:val="001B25F3"/>
    <w:rsid w:val="001C3C2E"/>
    <w:rsid w:val="001C60C5"/>
    <w:rsid w:val="001C67CF"/>
    <w:rsid w:val="001C79BF"/>
    <w:rsid w:val="001D2AAB"/>
    <w:rsid w:val="001D657B"/>
    <w:rsid w:val="001D7B54"/>
    <w:rsid w:val="001E0209"/>
    <w:rsid w:val="001F2CA2"/>
    <w:rsid w:val="0020639A"/>
    <w:rsid w:val="002144C0"/>
    <w:rsid w:val="00217270"/>
    <w:rsid w:val="0022477D"/>
    <w:rsid w:val="002278A9"/>
    <w:rsid w:val="002336F9"/>
    <w:rsid w:val="0024028F"/>
    <w:rsid w:val="00243424"/>
    <w:rsid w:val="00244ABC"/>
    <w:rsid w:val="002466BB"/>
    <w:rsid w:val="00257CF4"/>
    <w:rsid w:val="0026727E"/>
    <w:rsid w:val="00273B07"/>
    <w:rsid w:val="002818B2"/>
    <w:rsid w:val="00281FF2"/>
    <w:rsid w:val="002857DE"/>
    <w:rsid w:val="002872CD"/>
    <w:rsid w:val="00291567"/>
    <w:rsid w:val="00296055"/>
    <w:rsid w:val="00296739"/>
    <w:rsid w:val="002A22BF"/>
    <w:rsid w:val="002A2389"/>
    <w:rsid w:val="002A3571"/>
    <w:rsid w:val="002A671D"/>
    <w:rsid w:val="002B29D2"/>
    <w:rsid w:val="002B4D55"/>
    <w:rsid w:val="002B5EA0"/>
    <w:rsid w:val="002B6119"/>
    <w:rsid w:val="002C1F06"/>
    <w:rsid w:val="002D3375"/>
    <w:rsid w:val="002D73D4"/>
    <w:rsid w:val="002E640E"/>
    <w:rsid w:val="002F02A3"/>
    <w:rsid w:val="002F3E54"/>
    <w:rsid w:val="002F4ABE"/>
    <w:rsid w:val="002F7C62"/>
    <w:rsid w:val="003018BA"/>
    <w:rsid w:val="0030395F"/>
    <w:rsid w:val="00305C92"/>
    <w:rsid w:val="003151C5"/>
    <w:rsid w:val="00316F8D"/>
    <w:rsid w:val="003343CF"/>
    <w:rsid w:val="003351FB"/>
    <w:rsid w:val="003419EC"/>
    <w:rsid w:val="00346FE9"/>
    <w:rsid w:val="0034759A"/>
    <w:rsid w:val="003503F6"/>
    <w:rsid w:val="003530DD"/>
    <w:rsid w:val="0036125C"/>
    <w:rsid w:val="00363F3D"/>
    <w:rsid w:val="00363F78"/>
    <w:rsid w:val="00381154"/>
    <w:rsid w:val="003A0A5B"/>
    <w:rsid w:val="003A1176"/>
    <w:rsid w:val="003B30E2"/>
    <w:rsid w:val="003C0BAE"/>
    <w:rsid w:val="003D18A9"/>
    <w:rsid w:val="003D3A0B"/>
    <w:rsid w:val="003D54C5"/>
    <w:rsid w:val="003D6CE2"/>
    <w:rsid w:val="003E1329"/>
    <w:rsid w:val="003E1941"/>
    <w:rsid w:val="003E2FE6"/>
    <w:rsid w:val="003E43A2"/>
    <w:rsid w:val="003E49D5"/>
    <w:rsid w:val="003E5AC6"/>
    <w:rsid w:val="003F38C0"/>
    <w:rsid w:val="003F68C4"/>
    <w:rsid w:val="00414E3C"/>
    <w:rsid w:val="00416863"/>
    <w:rsid w:val="0042244A"/>
    <w:rsid w:val="00425DBB"/>
    <w:rsid w:val="0042745A"/>
    <w:rsid w:val="00431D5C"/>
    <w:rsid w:val="00432146"/>
    <w:rsid w:val="004362C6"/>
    <w:rsid w:val="00437FA2"/>
    <w:rsid w:val="00445970"/>
    <w:rsid w:val="004579A1"/>
    <w:rsid w:val="00461EFC"/>
    <w:rsid w:val="004652C2"/>
    <w:rsid w:val="00467280"/>
    <w:rsid w:val="004706D1"/>
    <w:rsid w:val="00471326"/>
    <w:rsid w:val="004721D6"/>
    <w:rsid w:val="0047598D"/>
    <w:rsid w:val="00482E56"/>
    <w:rsid w:val="004840FD"/>
    <w:rsid w:val="00490F7D"/>
    <w:rsid w:val="00491678"/>
    <w:rsid w:val="004968E2"/>
    <w:rsid w:val="004A3EEA"/>
    <w:rsid w:val="004A4D1F"/>
    <w:rsid w:val="004D5282"/>
    <w:rsid w:val="004D7553"/>
    <w:rsid w:val="004F1551"/>
    <w:rsid w:val="004F55A3"/>
    <w:rsid w:val="0050496F"/>
    <w:rsid w:val="00513B6F"/>
    <w:rsid w:val="00517C63"/>
    <w:rsid w:val="00531E9F"/>
    <w:rsid w:val="00533BAF"/>
    <w:rsid w:val="00535449"/>
    <w:rsid w:val="005363C4"/>
    <w:rsid w:val="00536BDE"/>
    <w:rsid w:val="00543ACC"/>
    <w:rsid w:val="00561846"/>
    <w:rsid w:val="0056696D"/>
    <w:rsid w:val="0059484D"/>
    <w:rsid w:val="005A0855"/>
    <w:rsid w:val="005A3196"/>
    <w:rsid w:val="005A3285"/>
    <w:rsid w:val="005A3E20"/>
    <w:rsid w:val="005C080F"/>
    <w:rsid w:val="005C1CDF"/>
    <w:rsid w:val="005C55E5"/>
    <w:rsid w:val="005C696A"/>
    <w:rsid w:val="005E6E85"/>
    <w:rsid w:val="005F31D2"/>
    <w:rsid w:val="005F4C38"/>
    <w:rsid w:val="0061029B"/>
    <w:rsid w:val="006132CF"/>
    <w:rsid w:val="00617230"/>
    <w:rsid w:val="00617C22"/>
    <w:rsid w:val="006206FE"/>
    <w:rsid w:val="00621CE1"/>
    <w:rsid w:val="00627FC9"/>
    <w:rsid w:val="0063E7C7"/>
    <w:rsid w:val="00647FA8"/>
    <w:rsid w:val="00650C5F"/>
    <w:rsid w:val="00654934"/>
    <w:rsid w:val="006620D9"/>
    <w:rsid w:val="00665D29"/>
    <w:rsid w:val="00670220"/>
    <w:rsid w:val="00671958"/>
    <w:rsid w:val="00675843"/>
    <w:rsid w:val="00676174"/>
    <w:rsid w:val="00696477"/>
    <w:rsid w:val="006968C7"/>
    <w:rsid w:val="006C3643"/>
    <w:rsid w:val="006C4E62"/>
    <w:rsid w:val="006D050F"/>
    <w:rsid w:val="006D2A98"/>
    <w:rsid w:val="006D4A95"/>
    <w:rsid w:val="006D6139"/>
    <w:rsid w:val="006E5D65"/>
    <w:rsid w:val="006F1282"/>
    <w:rsid w:val="006F1FBC"/>
    <w:rsid w:val="006F31E2"/>
    <w:rsid w:val="0070058E"/>
    <w:rsid w:val="0070377D"/>
    <w:rsid w:val="0070402D"/>
    <w:rsid w:val="00704BA8"/>
    <w:rsid w:val="00706544"/>
    <w:rsid w:val="007072BA"/>
    <w:rsid w:val="0071620A"/>
    <w:rsid w:val="00721339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5E3C"/>
    <w:rsid w:val="00787C2A"/>
    <w:rsid w:val="00790E27"/>
    <w:rsid w:val="007A4022"/>
    <w:rsid w:val="007A6E6E"/>
    <w:rsid w:val="007B06E4"/>
    <w:rsid w:val="007C3299"/>
    <w:rsid w:val="007C3BCC"/>
    <w:rsid w:val="007C4546"/>
    <w:rsid w:val="007C74B9"/>
    <w:rsid w:val="007D6E56"/>
    <w:rsid w:val="007F003F"/>
    <w:rsid w:val="007F2DFD"/>
    <w:rsid w:val="007F4155"/>
    <w:rsid w:val="0081554D"/>
    <w:rsid w:val="0081707E"/>
    <w:rsid w:val="008219A7"/>
    <w:rsid w:val="00832532"/>
    <w:rsid w:val="008449B3"/>
    <w:rsid w:val="0085660A"/>
    <w:rsid w:val="0085747A"/>
    <w:rsid w:val="008663C0"/>
    <w:rsid w:val="00884922"/>
    <w:rsid w:val="00885038"/>
    <w:rsid w:val="00885F64"/>
    <w:rsid w:val="008917F9"/>
    <w:rsid w:val="00896416"/>
    <w:rsid w:val="008A45F7"/>
    <w:rsid w:val="008B05DF"/>
    <w:rsid w:val="008C0CC0"/>
    <w:rsid w:val="008C19A9"/>
    <w:rsid w:val="008C379D"/>
    <w:rsid w:val="008C5147"/>
    <w:rsid w:val="008C5359"/>
    <w:rsid w:val="008C5363"/>
    <w:rsid w:val="008D3DFB"/>
    <w:rsid w:val="008E09E9"/>
    <w:rsid w:val="008E5043"/>
    <w:rsid w:val="008E64F4"/>
    <w:rsid w:val="008F12C9"/>
    <w:rsid w:val="008F6E29"/>
    <w:rsid w:val="00916188"/>
    <w:rsid w:val="00923D7D"/>
    <w:rsid w:val="009508DF"/>
    <w:rsid w:val="00950DAC"/>
    <w:rsid w:val="00954A07"/>
    <w:rsid w:val="00981032"/>
    <w:rsid w:val="0099249A"/>
    <w:rsid w:val="00993030"/>
    <w:rsid w:val="00997F14"/>
    <w:rsid w:val="009A78D9"/>
    <w:rsid w:val="009C3E31"/>
    <w:rsid w:val="009C4153"/>
    <w:rsid w:val="009C54AE"/>
    <w:rsid w:val="009C788E"/>
    <w:rsid w:val="009D30C1"/>
    <w:rsid w:val="009D4056"/>
    <w:rsid w:val="009E3B41"/>
    <w:rsid w:val="009F3C5C"/>
    <w:rsid w:val="009F4610"/>
    <w:rsid w:val="00A00ECC"/>
    <w:rsid w:val="00A1078D"/>
    <w:rsid w:val="00A155EE"/>
    <w:rsid w:val="00A2245B"/>
    <w:rsid w:val="00A30110"/>
    <w:rsid w:val="00A36899"/>
    <w:rsid w:val="00A371F6"/>
    <w:rsid w:val="00A43BF6"/>
    <w:rsid w:val="00A52648"/>
    <w:rsid w:val="00A52693"/>
    <w:rsid w:val="00A53FA5"/>
    <w:rsid w:val="00A54817"/>
    <w:rsid w:val="00A601C8"/>
    <w:rsid w:val="00A60799"/>
    <w:rsid w:val="00A60D8A"/>
    <w:rsid w:val="00A84C85"/>
    <w:rsid w:val="00A87FCB"/>
    <w:rsid w:val="00A95165"/>
    <w:rsid w:val="00A97DE1"/>
    <w:rsid w:val="00AA0E4B"/>
    <w:rsid w:val="00AB053C"/>
    <w:rsid w:val="00AD1146"/>
    <w:rsid w:val="00AD27D3"/>
    <w:rsid w:val="00AD4AC5"/>
    <w:rsid w:val="00AD66D6"/>
    <w:rsid w:val="00AE1160"/>
    <w:rsid w:val="00AE203C"/>
    <w:rsid w:val="00AE20B4"/>
    <w:rsid w:val="00AE2E74"/>
    <w:rsid w:val="00AE5FCB"/>
    <w:rsid w:val="00AF2C1E"/>
    <w:rsid w:val="00B04934"/>
    <w:rsid w:val="00B06142"/>
    <w:rsid w:val="00B135B1"/>
    <w:rsid w:val="00B22DCE"/>
    <w:rsid w:val="00B261DB"/>
    <w:rsid w:val="00B3130B"/>
    <w:rsid w:val="00B355D6"/>
    <w:rsid w:val="00B40ADB"/>
    <w:rsid w:val="00B4340F"/>
    <w:rsid w:val="00B43B77"/>
    <w:rsid w:val="00B43E80"/>
    <w:rsid w:val="00B51C82"/>
    <w:rsid w:val="00B60562"/>
    <w:rsid w:val="00B607DB"/>
    <w:rsid w:val="00B66529"/>
    <w:rsid w:val="00B7054D"/>
    <w:rsid w:val="00B75946"/>
    <w:rsid w:val="00B8056E"/>
    <w:rsid w:val="00B819C8"/>
    <w:rsid w:val="00B82308"/>
    <w:rsid w:val="00B86AB8"/>
    <w:rsid w:val="00B905DE"/>
    <w:rsid w:val="00B90885"/>
    <w:rsid w:val="00B93C28"/>
    <w:rsid w:val="00BA694E"/>
    <w:rsid w:val="00BB520A"/>
    <w:rsid w:val="00BC518A"/>
    <w:rsid w:val="00BC5FC5"/>
    <w:rsid w:val="00BC717F"/>
    <w:rsid w:val="00BD3869"/>
    <w:rsid w:val="00BD4BF2"/>
    <w:rsid w:val="00BD66E9"/>
    <w:rsid w:val="00BD6FF4"/>
    <w:rsid w:val="00BE6755"/>
    <w:rsid w:val="00BF2C41"/>
    <w:rsid w:val="00BF42B8"/>
    <w:rsid w:val="00C058B4"/>
    <w:rsid w:val="00C05F44"/>
    <w:rsid w:val="00C131B5"/>
    <w:rsid w:val="00C16ABF"/>
    <w:rsid w:val="00C170AE"/>
    <w:rsid w:val="00C26CB7"/>
    <w:rsid w:val="00C324C1"/>
    <w:rsid w:val="00C33CEC"/>
    <w:rsid w:val="00C36992"/>
    <w:rsid w:val="00C56036"/>
    <w:rsid w:val="00C61DC5"/>
    <w:rsid w:val="00C674D0"/>
    <w:rsid w:val="00C67E92"/>
    <w:rsid w:val="00C70A26"/>
    <w:rsid w:val="00C766DF"/>
    <w:rsid w:val="00C77EE9"/>
    <w:rsid w:val="00C834E1"/>
    <w:rsid w:val="00C86B29"/>
    <w:rsid w:val="00C94B98"/>
    <w:rsid w:val="00CA2885"/>
    <w:rsid w:val="00CA2B96"/>
    <w:rsid w:val="00CA5089"/>
    <w:rsid w:val="00CB3106"/>
    <w:rsid w:val="00CC2222"/>
    <w:rsid w:val="00CD6897"/>
    <w:rsid w:val="00CE3CD8"/>
    <w:rsid w:val="00CE5BAC"/>
    <w:rsid w:val="00CE6CFB"/>
    <w:rsid w:val="00CF25BE"/>
    <w:rsid w:val="00CF6C79"/>
    <w:rsid w:val="00CF78ED"/>
    <w:rsid w:val="00CF7FE8"/>
    <w:rsid w:val="00D0229E"/>
    <w:rsid w:val="00D02B25"/>
    <w:rsid w:val="00D02EBA"/>
    <w:rsid w:val="00D12727"/>
    <w:rsid w:val="00D15855"/>
    <w:rsid w:val="00D17C3C"/>
    <w:rsid w:val="00D220D6"/>
    <w:rsid w:val="00D22B9B"/>
    <w:rsid w:val="00D24D91"/>
    <w:rsid w:val="00D26B2C"/>
    <w:rsid w:val="00D352C9"/>
    <w:rsid w:val="00D425B2"/>
    <w:rsid w:val="00D428D6"/>
    <w:rsid w:val="00D47D06"/>
    <w:rsid w:val="00D552B2"/>
    <w:rsid w:val="00D608D1"/>
    <w:rsid w:val="00D6776B"/>
    <w:rsid w:val="00D74119"/>
    <w:rsid w:val="00D74127"/>
    <w:rsid w:val="00D8075B"/>
    <w:rsid w:val="00D8678B"/>
    <w:rsid w:val="00D9757C"/>
    <w:rsid w:val="00DA2114"/>
    <w:rsid w:val="00DA3FD4"/>
    <w:rsid w:val="00DB102A"/>
    <w:rsid w:val="00DB2CE6"/>
    <w:rsid w:val="00DD2831"/>
    <w:rsid w:val="00DD65E5"/>
    <w:rsid w:val="00DE09C0"/>
    <w:rsid w:val="00DE4A14"/>
    <w:rsid w:val="00DE6212"/>
    <w:rsid w:val="00DF320D"/>
    <w:rsid w:val="00DF71C8"/>
    <w:rsid w:val="00E04DE4"/>
    <w:rsid w:val="00E115F0"/>
    <w:rsid w:val="00E129B8"/>
    <w:rsid w:val="00E21E7D"/>
    <w:rsid w:val="00E22FBC"/>
    <w:rsid w:val="00E24BF5"/>
    <w:rsid w:val="00E25338"/>
    <w:rsid w:val="00E32827"/>
    <w:rsid w:val="00E51E44"/>
    <w:rsid w:val="00E608A7"/>
    <w:rsid w:val="00E62226"/>
    <w:rsid w:val="00E63348"/>
    <w:rsid w:val="00E77E88"/>
    <w:rsid w:val="00E8107D"/>
    <w:rsid w:val="00E960BB"/>
    <w:rsid w:val="00EA2074"/>
    <w:rsid w:val="00EA4832"/>
    <w:rsid w:val="00EA4D31"/>
    <w:rsid w:val="00EA4E9D"/>
    <w:rsid w:val="00EB5A23"/>
    <w:rsid w:val="00EB6F9A"/>
    <w:rsid w:val="00EC4899"/>
    <w:rsid w:val="00ED03AB"/>
    <w:rsid w:val="00ED2CB7"/>
    <w:rsid w:val="00ED32D2"/>
    <w:rsid w:val="00ED45FE"/>
    <w:rsid w:val="00ED57B8"/>
    <w:rsid w:val="00EE32DE"/>
    <w:rsid w:val="00EE5457"/>
    <w:rsid w:val="00EE637C"/>
    <w:rsid w:val="00EF34D3"/>
    <w:rsid w:val="00F070AB"/>
    <w:rsid w:val="00F17567"/>
    <w:rsid w:val="00F27A7B"/>
    <w:rsid w:val="00F37533"/>
    <w:rsid w:val="00F4223D"/>
    <w:rsid w:val="00F526AF"/>
    <w:rsid w:val="00F617C3"/>
    <w:rsid w:val="00F62690"/>
    <w:rsid w:val="00F7066B"/>
    <w:rsid w:val="00F83B28"/>
    <w:rsid w:val="00F85375"/>
    <w:rsid w:val="00FA46E5"/>
    <w:rsid w:val="00FB7DBA"/>
    <w:rsid w:val="00FC1C25"/>
    <w:rsid w:val="00FC3F45"/>
    <w:rsid w:val="00FD503F"/>
    <w:rsid w:val="00FD7589"/>
    <w:rsid w:val="00FE7CCB"/>
    <w:rsid w:val="00FF016A"/>
    <w:rsid w:val="00FF1401"/>
    <w:rsid w:val="00FF5E7D"/>
    <w:rsid w:val="0127971A"/>
    <w:rsid w:val="03AC5B96"/>
    <w:rsid w:val="06DD87BB"/>
    <w:rsid w:val="074F8DA9"/>
    <w:rsid w:val="0A9AF548"/>
    <w:rsid w:val="0CCA3763"/>
    <w:rsid w:val="10C99CD4"/>
    <w:rsid w:val="10D488AD"/>
    <w:rsid w:val="11490583"/>
    <w:rsid w:val="123FD165"/>
    <w:rsid w:val="12D46834"/>
    <w:rsid w:val="12E2A14E"/>
    <w:rsid w:val="13D00F15"/>
    <w:rsid w:val="141C2061"/>
    <w:rsid w:val="1449461A"/>
    <w:rsid w:val="161C7FFA"/>
    <w:rsid w:val="18BC4F88"/>
    <w:rsid w:val="1938AF90"/>
    <w:rsid w:val="1BBF37C0"/>
    <w:rsid w:val="1C1CB7D7"/>
    <w:rsid w:val="1DF163E8"/>
    <w:rsid w:val="24CEB28F"/>
    <w:rsid w:val="2749158F"/>
    <w:rsid w:val="28E21588"/>
    <w:rsid w:val="298067E8"/>
    <w:rsid w:val="29E6247F"/>
    <w:rsid w:val="2A699EC9"/>
    <w:rsid w:val="2B2D4E1C"/>
    <w:rsid w:val="2B980568"/>
    <w:rsid w:val="2E903D1D"/>
    <w:rsid w:val="308C2688"/>
    <w:rsid w:val="328EFACF"/>
    <w:rsid w:val="32BD9FA8"/>
    <w:rsid w:val="362E4334"/>
    <w:rsid w:val="36884F55"/>
    <w:rsid w:val="382988AF"/>
    <w:rsid w:val="3925A982"/>
    <w:rsid w:val="3B0F9E85"/>
    <w:rsid w:val="44EE1DEE"/>
    <w:rsid w:val="459E2DDD"/>
    <w:rsid w:val="46A7BA3F"/>
    <w:rsid w:val="471C5E79"/>
    <w:rsid w:val="49A4F28D"/>
    <w:rsid w:val="4D90E091"/>
    <w:rsid w:val="5187867F"/>
    <w:rsid w:val="53EA3F55"/>
    <w:rsid w:val="550173F5"/>
    <w:rsid w:val="56EF49E1"/>
    <w:rsid w:val="5948F0AA"/>
    <w:rsid w:val="61E4AB6A"/>
    <w:rsid w:val="64F42612"/>
    <w:rsid w:val="65D8E86E"/>
    <w:rsid w:val="6762A383"/>
    <w:rsid w:val="691847E5"/>
    <w:rsid w:val="6A08F3A9"/>
    <w:rsid w:val="6A9A4445"/>
    <w:rsid w:val="6D6FC8A3"/>
    <w:rsid w:val="6D943DEC"/>
    <w:rsid w:val="6DE382DF"/>
    <w:rsid w:val="74A5A997"/>
    <w:rsid w:val="76F8DFF9"/>
    <w:rsid w:val="76F8DFF9"/>
    <w:rsid w:val="7D7CDAA6"/>
    <w:rsid w:val="7E0C08DE"/>
    <w:rsid w:val="7F25A801"/>
    <w:rsid w:val="7FB3EC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DE985"/>
  <w15:docId w15:val="{BD0DCB92-FD6D-4E4D-8C01-9603A623D68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gt-baf-back" w:customStyle="1">
    <w:name w:val="gt-baf-back"/>
    <w:rsid w:val="00704B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93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851256-103B-49E5-8B65-C28B3BA45B45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Anna Pikus</lastModifiedBy>
  <revision>6</revision>
  <lastPrinted>2019-02-06T12:12:00.0000000Z</lastPrinted>
  <dcterms:created xsi:type="dcterms:W3CDTF">2023-09-11T14:43:00.0000000Z</dcterms:created>
  <dcterms:modified xsi:type="dcterms:W3CDTF">2023-09-29T06:33:28.5329696Z</dcterms:modified>
</coreProperties>
</file>